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FA3" w:rsidRDefault="00376FA3" w:rsidP="00376FA3">
      <w:pPr>
        <w:pStyle w:val="Titel"/>
        <w:rPr>
          <w:sz w:val="28"/>
          <w:lang w:val="en-US"/>
        </w:rPr>
      </w:pPr>
      <w:r>
        <w:rPr>
          <w:sz w:val="28"/>
          <w:lang w:val="en-US"/>
        </w:rPr>
        <w:t>Insulation test system</w:t>
      </w:r>
      <w:r w:rsidRPr="00835C6F">
        <w:rPr>
          <w:sz w:val="28"/>
          <w:lang w:val="en-US"/>
        </w:rPr>
        <w:t xml:space="preserve"> up to 30kV</w:t>
      </w:r>
      <w:r w:rsidR="003546D9">
        <w:rPr>
          <w:sz w:val="28"/>
          <w:lang w:val="en-US"/>
        </w:rPr>
        <w:t xml:space="preserve"> from EMC PARTNER AG</w:t>
      </w:r>
    </w:p>
    <w:p w:rsidR="00376FA3" w:rsidRPr="00376FA3" w:rsidRDefault="00376FA3" w:rsidP="00376FA3">
      <w:pPr>
        <w:pStyle w:val="Titel"/>
        <w:rPr>
          <w:rFonts w:ascii="Fira Sans Light" w:hAnsi="Fira Sans Light"/>
          <w:b w:val="0"/>
          <w:sz w:val="20"/>
          <w:szCs w:val="28"/>
          <w:lang w:val="en-GB"/>
        </w:rPr>
      </w:pPr>
      <w:r w:rsidRPr="00376FA3">
        <w:rPr>
          <w:rFonts w:ascii="Fira Sans Light" w:hAnsi="Fira Sans Light"/>
          <w:b w:val="0"/>
          <w:sz w:val="20"/>
          <w:szCs w:val="28"/>
          <w:lang w:val="en-GB"/>
        </w:rPr>
        <w:t>Date of Publication:</w:t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  <w:t>24.11.2022</w:t>
      </w:r>
    </w:p>
    <w:p w:rsidR="00376FA3" w:rsidRPr="00376FA3" w:rsidRDefault="00376FA3" w:rsidP="00376FA3">
      <w:pPr>
        <w:pStyle w:val="Titel"/>
        <w:rPr>
          <w:rFonts w:ascii="Fira Sans Light" w:hAnsi="Fira Sans Light"/>
          <w:b w:val="0"/>
          <w:sz w:val="20"/>
          <w:szCs w:val="28"/>
          <w:lang w:val="en-GB"/>
        </w:rPr>
      </w:pPr>
      <w:r w:rsidRPr="00376FA3">
        <w:rPr>
          <w:rFonts w:ascii="Fira Sans Light" w:hAnsi="Fira Sans Light"/>
          <w:b w:val="0"/>
          <w:sz w:val="20"/>
          <w:szCs w:val="28"/>
          <w:lang w:val="en-GB"/>
        </w:rPr>
        <w:t>Contact Information:</w:t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  <w:t>EMC PARTNER AG</w:t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br/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</w:r>
      <w:proofErr w:type="spellStart"/>
      <w:r w:rsidRPr="00376FA3">
        <w:rPr>
          <w:rFonts w:ascii="Fira Sans Light" w:hAnsi="Fira Sans Light"/>
          <w:b w:val="0"/>
          <w:sz w:val="20"/>
          <w:szCs w:val="28"/>
          <w:lang w:val="en-GB"/>
        </w:rPr>
        <w:t>Baselstrasse</w:t>
      </w:r>
      <w:proofErr w:type="spellEnd"/>
      <w:r w:rsidRPr="00376FA3">
        <w:rPr>
          <w:rFonts w:ascii="Fira Sans Light" w:hAnsi="Fira Sans Light"/>
          <w:b w:val="0"/>
          <w:sz w:val="20"/>
          <w:szCs w:val="28"/>
          <w:lang w:val="en-GB"/>
        </w:rPr>
        <w:t xml:space="preserve"> 160</w:t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br/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  <w:t xml:space="preserve">CH – 4242 </w:t>
      </w:r>
      <w:proofErr w:type="spellStart"/>
      <w:r w:rsidRPr="00376FA3">
        <w:rPr>
          <w:rFonts w:ascii="Fira Sans Light" w:hAnsi="Fira Sans Light"/>
          <w:b w:val="0"/>
          <w:sz w:val="20"/>
          <w:szCs w:val="28"/>
          <w:lang w:val="en-GB"/>
        </w:rPr>
        <w:t>Laufen</w:t>
      </w:r>
      <w:proofErr w:type="spellEnd"/>
      <w:r w:rsidRPr="00376FA3">
        <w:rPr>
          <w:rFonts w:ascii="Fira Sans Light" w:hAnsi="Fira Sans Light"/>
          <w:b w:val="0"/>
          <w:sz w:val="20"/>
          <w:szCs w:val="28"/>
          <w:lang w:val="en-GB"/>
        </w:rPr>
        <w:t>, Switzerland</w:t>
      </w:r>
    </w:p>
    <w:p w:rsidR="00376FA3" w:rsidRPr="00376FA3" w:rsidRDefault="00376FA3" w:rsidP="00376FA3">
      <w:pPr>
        <w:pStyle w:val="Titel"/>
        <w:rPr>
          <w:rFonts w:ascii="Fira Sans Light" w:hAnsi="Fira Sans Light"/>
          <w:b w:val="0"/>
          <w:sz w:val="20"/>
          <w:szCs w:val="28"/>
          <w:lang w:val="en-GB"/>
        </w:rPr>
      </w:pP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</w:r>
      <w:proofErr w:type="spellStart"/>
      <w:r w:rsidRPr="00376FA3">
        <w:rPr>
          <w:rFonts w:ascii="Fira Sans Light" w:hAnsi="Fira Sans Light"/>
          <w:b w:val="0"/>
          <w:sz w:val="20"/>
          <w:szCs w:val="28"/>
          <w:lang w:val="en-GB"/>
        </w:rPr>
        <w:t>Mr.</w:t>
      </w:r>
      <w:proofErr w:type="spellEnd"/>
      <w:r w:rsidRPr="00376FA3">
        <w:rPr>
          <w:rFonts w:ascii="Fira Sans Light" w:hAnsi="Fira Sans Light"/>
          <w:b w:val="0"/>
          <w:sz w:val="20"/>
          <w:szCs w:val="28"/>
          <w:lang w:val="en-GB"/>
        </w:rPr>
        <w:t xml:space="preserve"> Daniel Kern / </w:t>
      </w:r>
      <w:proofErr w:type="spellStart"/>
      <w:r w:rsidRPr="00376FA3">
        <w:rPr>
          <w:rFonts w:ascii="Fira Sans Light" w:hAnsi="Fira Sans Light"/>
          <w:b w:val="0"/>
          <w:sz w:val="20"/>
          <w:szCs w:val="28"/>
          <w:lang w:val="en-GB"/>
        </w:rPr>
        <w:t>Ms.</w:t>
      </w:r>
      <w:proofErr w:type="spellEnd"/>
      <w:r w:rsidRPr="00376FA3">
        <w:rPr>
          <w:rFonts w:ascii="Fira Sans Light" w:hAnsi="Fira Sans Light"/>
          <w:b w:val="0"/>
          <w:sz w:val="20"/>
          <w:szCs w:val="28"/>
          <w:lang w:val="en-GB"/>
        </w:rPr>
        <w:t xml:space="preserve"> Asma Bedioui</w:t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br/>
      </w:r>
      <w:r w:rsidRPr="00376FA3">
        <w:rPr>
          <w:rFonts w:ascii="Fira Sans Light" w:hAnsi="Fira Sans Light"/>
          <w:b w:val="0"/>
          <w:sz w:val="20"/>
          <w:szCs w:val="28"/>
          <w:lang w:val="en-GB"/>
        </w:rPr>
        <w:tab/>
        <w:t>+41 61 775 20 35 / 55</w:t>
      </w:r>
    </w:p>
    <w:p w:rsidR="00376FA3" w:rsidRDefault="00376FA3" w:rsidP="009A6B7D">
      <w:pPr>
        <w:pStyle w:val="KeinLeerraum"/>
        <w:rPr>
          <w:rFonts w:ascii="Fira Sans Light" w:hAnsi="Fira Sans Light"/>
          <w:szCs w:val="24"/>
          <w:lang w:val="en-GB"/>
        </w:rPr>
      </w:pPr>
    </w:p>
    <w:p w:rsidR="00376FA3" w:rsidRDefault="00376FA3" w:rsidP="009A6B7D">
      <w:pPr>
        <w:pStyle w:val="KeinLeerraum"/>
        <w:rPr>
          <w:rFonts w:ascii="Fira Sans Light" w:hAnsi="Fira Sans Light"/>
          <w:szCs w:val="24"/>
          <w:lang w:val="en-GB"/>
        </w:rPr>
      </w:pPr>
    </w:p>
    <w:p w:rsidR="00376FA3" w:rsidRPr="00376FA3" w:rsidRDefault="00376FA3" w:rsidP="009A6B7D">
      <w:pPr>
        <w:pStyle w:val="KeinLeerraum"/>
        <w:rPr>
          <w:rFonts w:ascii="Fira Sans Light" w:hAnsi="Fira Sans Light"/>
          <w:b/>
          <w:szCs w:val="24"/>
          <w:lang w:val="en-GB"/>
        </w:rPr>
      </w:pPr>
      <w:r w:rsidRPr="00376FA3">
        <w:rPr>
          <w:rFonts w:ascii="Fira Sans Light" w:hAnsi="Fira Sans Light"/>
          <w:b/>
          <w:szCs w:val="24"/>
          <w:lang w:val="en-GB"/>
        </w:rPr>
        <w:t>Summary</w:t>
      </w:r>
      <w:r>
        <w:rPr>
          <w:rFonts w:ascii="Fira Sans Light" w:hAnsi="Fira Sans Light"/>
          <w:b/>
          <w:szCs w:val="24"/>
          <w:lang w:val="en-GB"/>
        </w:rPr>
        <w:br/>
      </w:r>
    </w:p>
    <w:p w:rsidR="00D31614" w:rsidRDefault="00D31614" w:rsidP="00D31614">
      <w:pPr>
        <w:rPr>
          <w:lang w:val="en-US"/>
        </w:rPr>
      </w:pPr>
      <w:r w:rsidRPr="00835C6F">
        <w:rPr>
          <w:lang w:val="en-US"/>
        </w:rPr>
        <w:t>Latest gene</w:t>
      </w:r>
      <w:r>
        <w:rPr>
          <w:lang w:val="en-US"/>
        </w:rPr>
        <w:t>ration Insulation test system</w:t>
      </w:r>
      <w:r w:rsidRPr="00835C6F">
        <w:rPr>
          <w:lang w:val="en-US"/>
        </w:rPr>
        <w:t xml:space="preserve"> up to 30kV</w:t>
      </w:r>
    </w:p>
    <w:p w:rsidR="009A6B7D" w:rsidRPr="00835C6F" w:rsidRDefault="009A6B7D" w:rsidP="009A6B7D">
      <w:pPr>
        <w:pStyle w:val="KeinLeerraum"/>
        <w:rPr>
          <w:rFonts w:ascii="Fira Sans Light" w:hAnsi="Fira Sans Light"/>
          <w:szCs w:val="24"/>
          <w:lang w:val="en-GB"/>
        </w:rPr>
      </w:pPr>
    </w:p>
    <w:p w:rsidR="00376FA3" w:rsidRDefault="00376FA3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  <w:r>
        <w:rPr>
          <w:rFonts w:ascii="Fira Sans Light" w:hAnsi="Fira Sans Light"/>
          <w:b/>
          <w:szCs w:val="24"/>
          <w:lang w:val="en-GB"/>
        </w:rPr>
        <w:t>Press text</w:t>
      </w:r>
    </w:p>
    <w:p w:rsidR="00376FA3" w:rsidRDefault="00376FA3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</w:p>
    <w:p w:rsidR="00376FA3" w:rsidRPr="00835C6F" w:rsidRDefault="00376FA3" w:rsidP="00376FA3">
      <w:pPr>
        <w:pStyle w:val="KeinLeerraum"/>
        <w:rPr>
          <w:rFonts w:ascii="Fira Sans Light" w:hAnsi="Fira Sans Light"/>
          <w:szCs w:val="24"/>
          <w:lang w:val="en-GB"/>
        </w:rPr>
      </w:pPr>
      <w:r w:rsidRPr="00835C6F">
        <w:rPr>
          <w:rFonts w:ascii="Fira Sans Light" w:hAnsi="Fira Sans Light"/>
          <w:szCs w:val="24"/>
          <w:lang w:val="en-GB"/>
        </w:rPr>
        <w:t>Impulse insulation tester 1.2/50 µs from 500V to 30kV</w:t>
      </w:r>
      <w:r>
        <w:rPr>
          <w:rFonts w:ascii="Fira Sans Light" w:hAnsi="Fira Sans Light"/>
          <w:szCs w:val="24"/>
          <w:lang w:val="en-GB"/>
        </w:rPr>
        <w:t xml:space="preserve"> with integrated b</w:t>
      </w:r>
      <w:r w:rsidRPr="00835C6F">
        <w:rPr>
          <w:rFonts w:ascii="Fira Sans Light" w:hAnsi="Fira Sans Light"/>
          <w:szCs w:val="24"/>
          <w:lang w:val="en-GB"/>
        </w:rPr>
        <w:t xml:space="preserve">reakdown detection </w:t>
      </w:r>
      <w:r>
        <w:rPr>
          <w:rFonts w:ascii="Fira Sans Light" w:hAnsi="Fira Sans Light"/>
          <w:szCs w:val="24"/>
          <w:lang w:val="en-GB"/>
        </w:rPr>
        <w:t>directly on</w:t>
      </w:r>
      <w:r w:rsidRPr="00835C6F">
        <w:rPr>
          <w:rFonts w:ascii="Fira Sans Light" w:hAnsi="Fira Sans Light"/>
          <w:szCs w:val="24"/>
          <w:lang w:val="en-GB"/>
        </w:rPr>
        <w:t xml:space="preserve"> generator or </w:t>
      </w:r>
      <w:r>
        <w:rPr>
          <w:rFonts w:ascii="Fira Sans Light" w:hAnsi="Fira Sans Light"/>
          <w:szCs w:val="24"/>
          <w:lang w:val="en-GB"/>
        </w:rPr>
        <w:t xml:space="preserve">remote on the </w:t>
      </w:r>
      <w:r w:rsidRPr="00835C6F">
        <w:rPr>
          <w:rFonts w:ascii="Fira Sans Light" w:hAnsi="Fira Sans Light"/>
          <w:szCs w:val="24"/>
          <w:lang w:val="en-GB"/>
        </w:rPr>
        <w:t xml:space="preserve">test object. </w:t>
      </w:r>
      <w:r>
        <w:rPr>
          <w:rFonts w:ascii="Fira Sans Light" w:hAnsi="Fira Sans Light"/>
          <w:szCs w:val="24"/>
          <w:lang w:val="en-GB"/>
        </w:rPr>
        <w:t xml:space="preserve">Colour touch panel </w:t>
      </w:r>
      <w:r w:rsidRPr="00835C6F">
        <w:rPr>
          <w:rFonts w:ascii="Fira Sans Light" w:hAnsi="Fira Sans Light"/>
          <w:szCs w:val="24"/>
          <w:lang w:val="en-GB"/>
        </w:rPr>
        <w:t xml:space="preserve">control </w:t>
      </w:r>
      <w:r>
        <w:rPr>
          <w:rFonts w:ascii="Fira Sans Light" w:hAnsi="Fira Sans Light"/>
          <w:szCs w:val="24"/>
          <w:lang w:val="en-GB"/>
        </w:rPr>
        <w:t>with data collection and reporting</w:t>
      </w:r>
      <w:r w:rsidRPr="00835C6F">
        <w:rPr>
          <w:rFonts w:ascii="Fira Sans Light" w:hAnsi="Fira Sans Light"/>
          <w:szCs w:val="24"/>
          <w:lang w:val="en-GB"/>
        </w:rPr>
        <w:t xml:space="preserve">. </w:t>
      </w:r>
      <w:r w:rsidR="004D4112">
        <w:rPr>
          <w:rFonts w:ascii="Fira Sans Light" w:hAnsi="Fira Sans Light"/>
          <w:szCs w:val="24"/>
          <w:lang w:val="en-GB"/>
        </w:rPr>
        <w:t>Optional</w:t>
      </w:r>
      <w:r w:rsidRPr="00835C6F">
        <w:rPr>
          <w:rFonts w:ascii="Fira Sans Light" w:hAnsi="Fira Sans Light"/>
          <w:szCs w:val="24"/>
          <w:lang w:val="en-GB"/>
        </w:rPr>
        <w:t xml:space="preserve"> impedance</w:t>
      </w:r>
      <w:r w:rsidR="004D4112">
        <w:rPr>
          <w:rFonts w:ascii="Fira Sans Light" w:hAnsi="Fira Sans Light"/>
          <w:szCs w:val="24"/>
          <w:lang w:val="en-GB"/>
        </w:rPr>
        <w:t>s</w:t>
      </w:r>
      <w:r w:rsidRPr="00835C6F">
        <w:rPr>
          <w:rFonts w:ascii="Fira Sans Light" w:hAnsi="Fira Sans Light"/>
          <w:szCs w:val="24"/>
          <w:lang w:val="en-GB"/>
        </w:rPr>
        <w:t xml:space="preserve"> up to </w:t>
      </w:r>
      <w:r w:rsidR="004D4112">
        <w:rPr>
          <w:rFonts w:ascii="Fira Sans Light" w:hAnsi="Fira Sans Light"/>
          <w:szCs w:val="24"/>
          <w:lang w:val="en-GB"/>
        </w:rPr>
        <w:t>5k</w:t>
      </w:r>
      <w:r w:rsidR="004D4112" w:rsidRPr="004D4112">
        <w:rPr>
          <w:rFonts w:ascii="Fira Sans Light" w:hAnsi="Fira Sans Light"/>
          <w:szCs w:val="24"/>
          <w:lang w:val="en-GB"/>
        </w:rPr>
        <w:t>Ω</w:t>
      </w:r>
      <w:r w:rsidRPr="00835C6F">
        <w:rPr>
          <w:rFonts w:ascii="Fira Sans Light" w:hAnsi="Fira Sans Light"/>
          <w:szCs w:val="24"/>
          <w:lang w:val="en-GB"/>
        </w:rPr>
        <w:t>.</w:t>
      </w:r>
    </w:p>
    <w:p w:rsidR="00376FA3" w:rsidRDefault="00376FA3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</w:p>
    <w:p w:rsidR="00557336" w:rsidRPr="00835C6F" w:rsidRDefault="00E07804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INS-1250 family of impulse insulation testers for material insulation, components and electrical equipment safety in both development and production environments. </w:t>
      </w:r>
      <w:r w:rsidR="007E6D16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High accuracy </w:t>
      </w:r>
      <w:r w:rsidR="00D8704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internal or external </w:t>
      </w: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measurement system</w:t>
      </w:r>
      <w:r w:rsidR="00D8704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s</w:t>
      </w: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, programm</w:t>
      </w:r>
      <w:r w:rsidR="00BC3088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able</w:t>
      </w: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</w:t>
      </w:r>
      <w:r w:rsidR="005D2AF6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to detect breakdown </w:t>
      </w: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with pass/f</w:t>
      </w:r>
      <w:r w:rsidR="007E6D16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ail criteria based on voltage and</w:t>
      </w:r>
      <w:r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current impulse integral. Personnel safety ensured</w:t>
      </w:r>
      <w:r w:rsidR="00A956C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through an emergency stop, warning lamp and test cabinet</w:t>
      </w:r>
      <w:r w:rsidR="007E6D16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, </w:t>
      </w:r>
      <w:r w:rsidR="00A956C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disabl</w:t>
      </w:r>
      <w:r w:rsidR="00D8704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ing</w:t>
      </w:r>
      <w:r w:rsidR="00A956C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high voltage</w:t>
      </w:r>
      <w:r w:rsidR="00D8704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circuits</w:t>
      </w:r>
      <w:r w:rsidR="007E6D16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when activated</w:t>
      </w:r>
      <w:r w:rsidR="00A956C4" w:rsidRPr="00835C6F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>.</w:t>
      </w:r>
      <w:r w:rsidR="008E44DC"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  <w:t xml:space="preserve"> </w:t>
      </w:r>
    </w:p>
    <w:p w:rsidR="00CE6612" w:rsidRPr="00CE6612" w:rsidRDefault="00CE6612" w:rsidP="009A6B7D">
      <w:pPr>
        <w:pStyle w:val="KeinLeerraum"/>
        <w:rPr>
          <w:rStyle w:val="Hervorhebung"/>
          <w:rFonts w:ascii="Fira Sans Light" w:hAnsi="Fira Sans Light"/>
          <w:i w:val="0"/>
          <w:color w:val="1F4E79" w:themeColor="accent1" w:themeShade="80"/>
          <w:sz w:val="24"/>
          <w:szCs w:val="24"/>
          <w:lang w:val="en-GB"/>
        </w:rPr>
      </w:pPr>
    </w:p>
    <w:p w:rsidR="00DE1B6E" w:rsidRPr="00835C6F" w:rsidRDefault="00835C6F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t>Product Highlights</w:t>
      </w:r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br/>
      </w:r>
    </w:p>
    <w:p w:rsidR="00470E2E" w:rsidRPr="00835C6F" w:rsidRDefault="00B25167" w:rsidP="009A6B7D">
      <w:pPr>
        <w:pStyle w:val="KeinLeerraum"/>
        <w:numPr>
          <w:ilvl w:val="0"/>
          <w:numId w:val="13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r>
        <w:rPr>
          <w:rStyle w:val="Hervorhebung"/>
          <w:rFonts w:ascii="Fira Sans Light" w:hAnsi="Fira Sans Light"/>
          <w:i w:val="0"/>
          <w:szCs w:val="24"/>
          <w:lang w:val="en-US"/>
        </w:rPr>
        <w:t>Stable impulse form at EUT</w:t>
      </w:r>
      <w:bookmarkStart w:id="0" w:name="_GoBack"/>
      <w:bookmarkEnd w:id="0"/>
    </w:p>
    <w:p w:rsidR="00470E2E" w:rsidRPr="00835C6F" w:rsidRDefault="00470E2E" w:rsidP="009A6B7D">
      <w:pPr>
        <w:pStyle w:val="KeinLeerraum"/>
        <w:numPr>
          <w:ilvl w:val="0"/>
          <w:numId w:val="13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>Current and voltage integral</w:t>
      </w:r>
      <w:r w:rsidR="00F610CD"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measurements</w:t>
      </w: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for breakdown detection</w:t>
      </w:r>
    </w:p>
    <w:p w:rsidR="000B4EC6" w:rsidRPr="00835C6F" w:rsidRDefault="000B4EC6" w:rsidP="009A6B7D">
      <w:pPr>
        <w:pStyle w:val="KeinLeerraum"/>
        <w:numPr>
          <w:ilvl w:val="0"/>
          <w:numId w:val="13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Upgradeable hardware to </w:t>
      </w:r>
      <w:r w:rsidR="00BC3088">
        <w:rPr>
          <w:rStyle w:val="Hervorhebung"/>
          <w:rFonts w:ascii="Fira Sans Light" w:hAnsi="Fira Sans Light"/>
          <w:i w:val="0"/>
          <w:szCs w:val="24"/>
          <w:lang w:val="en-US"/>
        </w:rPr>
        <w:t>enhance</w:t>
      </w: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test capability</w:t>
      </w:r>
    </w:p>
    <w:p w:rsidR="000B4EC6" w:rsidRPr="00835C6F" w:rsidRDefault="000B4EC6" w:rsidP="009A6B7D">
      <w:pPr>
        <w:pStyle w:val="KeinLeerraum"/>
        <w:numPr>
          <w:ilvl w:val="0"/>
          <w:numId w:val="13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>Designed for long duration production test environments</w:t>
      </w:r>
    </w:p>
    <w:p w:rsidR="00F14E90" w:rsidRPr="00376FA3" w:rsidRDefault="00F610CD" w:rsidP="00376FA3">
      <w:pPr>
        <w:pStyle w:val="KeinLeerraum"/>
        <w:numPr>
          <w:ilvl w:val="0"/>
          <w:numId w:val="13"/>
        </w:numPr>
        <w:rPr>
          <w:rFonts w:ascii="Fira Sans Light" w:hAnsi="Fira Sans Light"/>
          <w:iCs/>
          <w:color w:val="1F4E79" w:themeColor="accent1" w:themeShade="80"/>
          <w:szCs w:val="24"/>
          <w:lang w:val="en-US"/>
        </w:rPr>
      </w:pPr>
      <w:r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Direct interface with DSO </w:t>
      </w:r>
      <w:r w:rsidR="005A3AA1" w:rsidRPr="00835C6F">
        <w:rPr>
          <w:rStyle w:val="Hervorhebung"/>
          <w:rFonts w:ascii="Fira Sans Light" w:hAnsi="Fira Sans Light"/>
          <w:i w:val="0"/>
          <w:szCs w:val="24"/>
          <w:lang w:val="en-US"/>
        </w:rPr>
        <w:t>for control</w:t>
      </w:r>
      <w:r w:rsidR="00BC3088">
        <w:rPr>
          <w:rStyle w:val="Hervorhebung"/>
          <w:rFonts w:ascii="Fira Sans Light" w:hAnsi="Fira Sans Light"/>
          <w:i w:val="0"/>
          <w:szCs w:val="24"/>
          <w:lang w:val="en-US"/>
        </w:rPr>
        <w:t>, data collection</w:t>
      </w:r>
      <w:r w:rsidR="005A3AA1" w:rsidRPr="00835C6F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and report handling</w:t>
      </w:r>
    </w:p>
    <w:p w:rsidR="000A69F7" w:rsidRPr="00835C6F" w:rsidRDefault="000A69F7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60EC3" w:rsidRPr="00835C6F" w:rsidRDefault="00060EC3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60EC3" w:rsidRPr="00835C6F" w:rsidRDefault="00835C6F" w:rsidP="00C97F1D">
      <w:pPr>
        <w:pStyle w:val="KeinLeerraum"/>
        <w:rPr>
          <w:rFonts w:ascii="Fira Sans Medium" w:hAnsi="Fira Sans Medium"/>
          <w:iCs/>
          <w:szCs w:val="24"/>
          <w:lang w:val="en-US"/>
        </w:rPr>
      </w:pPr>
      <w:r w:rsidRPr="00376FA3">
        <w:rPr>
          <w:rFonts w:ascii="Fira Sans Medium" w:hAnsi="Fira Sans Medium"/>
          <w:iCs/>
          <w:color w:val="007957"/>
          <w:szCs w:val="24"/>
          <w:lang w:val="en-US"/>
        </w:rPr>
        <w:t xml:space="preserve">Test </w:t>
      </w:r>
      <w:r w:rsidR="00060EC3" w:rsidRPr="00376FA3">
        <w:rPr>
          <w:rFonts w:ascii="Fira Sans Medium" w:hAnsi="Fira Sans Medium"/>
          <w:iCs/>
          <w:color w:val="007957"/>
          <w:szCs w:val="24"/>
          <w:lang w:val="en-US"/>
        </w:rPr>
        <w:t>Applications</w:t>
      </w:r>
      <w:r w:rsidRPr="00376FA3">
        <w:rPr>
          <w:rFonts w:ascii="Fira Sans Medium" w:hAnsi="Fira Sans Medium"/>
          <w:iCs/>
          <w:color w:val="007957"/>
          <w:szCs w:val="24"/>
          <w:lang w:val="en-US"/>
        </w:rPr>
        <w:t xml:space="preserve"> for INS Series</w:t>
      </w:r>
      <w:r w:rsidR="00060EC3" w:rsidRPr="00835C6F">
        <w:rPr>
          <w:rFonts w:ascii="Fira Sans Medium" w:hAnsi="Fira Sans Medium"/>
          <w:iCs/>
          <w:color w:val="007957"/>
          <w:szCs w:val="24"/>
          <w:lang w:val="en-US"/>
        </w:rPr>
        <w:br/>
      </w:r>
    </w:p>
    <w:p w:rsidR="000A69F7" w:rsidRPr="00835C6F" w:rsidRDefault="00E03486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r>
        <w:rPr>
          <w:rFonts w:ascii="Fira Sans Light" w:hAnsi="Fira Sans Light"/>
          <w:iCs/>
          <w:szCs w:val="24"/>
          <w:lang w:val="en-US"/>
        </w:rPr>
        <w:t>Semiconductor t</w:t>
      </w:r>
      <w:r w:rsidR="00060EC3" w:rsidRPr="00835C6F">
        <w:rPr>
          <w:rFonts w:ascii="Fira Sans Light" w:hAnsi="Fira Sans Light"/>
          <w:iCs/>
          <w:szCs w:val="24"/>
          <w:lang w:val="en-US"/>
        </w:rPr>
        <w:t>esting</w:t>
      </w:r>
      <w:r w:rsidR="00AB412B">
        <w:rPr>
          <w:rFonts w:ascii="Fira Sans Light" w:hAnsi="Fira Sans Light"/>
          <w:iCs/>
          <w:szCs w:val="24"/>
          <w:lang w:val="en-US"/>
        </w:rPr>
        <w:t xml:space="preserve"> (</w:t>
      </w:r>
      <w:r w:rsidR="00293269">
        <w:rPr>
          <w:rFonts w:ascii="Fira Sans Light" w:hAnsi="Fira Sans Light"/>
          <w:iCs/>
          <w:szCs w:val="24"/>
          <w:lang w:val="en-US"/>
        </w:rPr>
        <w:t>i</w:t>
      </w:r>
      <w:r w:rsidR="00AB412B">
        <w:rPr>
          <w:rFonts w:ascii="Fira Sans Light" w:hAnsi="Fira Sans Light"/>
          <w:iCs/>
          <w:szCs w:val="24"/>
          <w:lang w:val="en-US"/>
        </w:rPr>
        <w:t>solation)</w:t>
      </w:r>
    </w:p>
    <w:p w:rsidR="00060EC3" w:rsidRDefault="009E0803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r>
        <w:rPr>
          <w:rFonts w:ascii="Fira Sans Light" w:hAnsi="Fira Sans Light"/>
          <w:iCs/>
          <w:szCs w:val="24"/>
          <w:lang w:val="en-US"/>
        </w:rPr>
        <w:t xml:space="preserve">Material </w:t>
      </w:r>
      <w:r w:rsidR="00E03486">
        <w:rPr>
          <w:rFonts w:ascii="Fira Sans Light" w:hAnsi="Fira Sans Light"/>
          <w:iCs/>
          <w:szCs w:val="24"/>
          <w:lang w:val="en-US"/>
        </w:rPr>
        <w:t>i</w:t>
      </w:r>
      <w:r w:rsidR="00060EC3" w:rsidRPr="00835C6F">
        <w:rPr>
          <w:rFonts w:ascii="Fira Sans Light" w:hAnsi="Fira Sans Light"/>
          <w:iCs/>
          <w:szCs w:val="24"/>
          <w:lang w:val="en-US"/>
        </w:rPr>
        <w:t xml:space="preserve">nsulation </w:t>
      </w:r>
      <w:r w:rsidR="00E03486">
        <w:rPr>
          <w:rFonts w:ascii="Fira Sans Light" w:hAnsi="Fira Sans Light"/>
          <w:iCs/>
          <w:szCs w:val="24"/>
          <w:lang w:val="en-US"/>
        </w:rPr>
        <w:t>t</w:t>
      </w:r>
      <w:r w:rsidR="00060EC3" w:rsidRPr="00835C6F">
        <w:rPr>
          <w:rFonts w:ascii="Fira Sans Light" w:hAnsi="Fira Sans Light"/>
          <w:iCs/>
          <w:szCs w:val="24"/>
          <w:lang w:val="en-US"/>
        </w:rPr>
        <w:t>esting</w:t>
      </w:r>
    </w:p>
    <w:p w:rsidR="009E0803" w:rsidRPr="00835C6F" w:rsidRDefault="009E0803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r>
        <w:rPr>
          <w:rFonts w:ascii="Fira Sans Light" w:hAnsi="Fira Sans Light"/>
          <w:iCs/>
          <w:szCs w:val="24"/>
          <w:lang w:val="en-US"/>
        </w:rPr>
        <w:t>Electrical safety testing</w:t>
      </w:r>
    </w:p>
    <w:p w:rsidR="00060EC3" w:rsidRPr="00835C6F" w:rsidRDefault="00060EC3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A69F7" w:rsidRDefault="000A69F7" w:rsidP="00C97F1D">
      <w:pPr>
        <w:pStyle w:val="KeinLeerraum"/>
        <w:rPr>
          <w:rFonts w:ascii="Fira Sans Light" w:hAnsi="Fira Sans Light"/>
          <w:iCs/>
          <w:sz w:val="24"/>
          <w:szCs w:val="24"/>
          <w:lang w:val="en-US"/>
        </w:rPr>
      </w:pPr>
    </w:p>
    <w:sectPr w:rsidR="000A69F7" w:rsidSect="00FE08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134" w:bottom="454" w:left="1418" w:header="851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238" w:rsidRDefault="00966238">
      <w:r>
        <w:separator/>
      </w:r>
    </w:p>
  </w:endnote>
  <w:endnote w:type="continuationSeparator" w:id="0">
    <w:p w:rsidR="00966238" w:rsidRDefault="0096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00000287" w:usb1="02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Default="0096623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C564E3" w:rsidRDefault="00966238" w:rsidP="00D8455A">
    <w:pPr>
      <w:pStyle w:val="Fuzeile"/>
    </w:pPr>
  </w:p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97"/>
      <w:gridCol w:w="6077"/>
      <w:gridCol w:w="592"/>
      <w:gridCol w:w="1089"/>
    </w:tblGrid>
    <w:tr w:rsidR="00966238" w:rsidRPr="00CB148C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Erstellt</w:t>
          </w:r>
          <w:proofErr w:type="spellEnd"/>
          <w:r>
            <w:t xml:space="preserve"> am:</w:t>
          </w:r>
        </w:p>
      </w:tc>
      <w:tc>
        <w:tcPr>
          <w:tcW w:w="7758" w:type="dxa"/>
          <w:gridSpan w:val="3"/>
        </w:tcPr>
        <w:p w:rsidR="00966238" w:rsidRPr="00CB148C" w:rsidRDefault="00966238" w:rsidP="00D8455A">
          <w:pPr>
            <w:pStyle w:val="Fuzeile"/>
          </w:pPr>
          <w:r w:rsidRPr="00CB148C">
            <w:fldChar w:fldCharType="begin"/>
          </w:r>
          <w:r w:rsidRPr="00CB148C">
            <w:instrText xml:space="preserve"> CREATEDATE  \@ "dd.MM.yyyy HH:mm"  \* MERGEFORMAT </w:instrText>
          </w:r>
          <w:r w:rsidRPr="00CB148C">
            <w:fldChar w:fldCharType="separate"/>
          </w:r>
          <w:r>
            <w:rPr>
              <w:noProof/>
            </w:rPr>
            <w:t>16.01.2020 15:29</w:t>
          </w:r>
          <w:r w:rsidRPr="00CB148C">
            <w:fldChar w:fldCharType="end"/>
          </w:r>
        </w:p>
      </w:tc>
    </w:tr>
    <w:tr w:rsidR="00966238" w:rsidRPr="00CB148C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 w:rsidRPr="00CB148C">
            <w:t>Erstellt</w:t>
          </w:r>
          <w:proofErr w:type="spellEnd"/>
          <w:r w:rsidRPr="00CB148C">
            <w:t xml:space="preserve"> von:</w:t>
          </w:r>
        </w:p>
      </w:tc>
      <w:tc>
        <w:tcPr>
          <w:tcW w:w="7758" w:type="dxa"/>
          <w:gridSpan w:val="3"/>
        </w:tcPr>
        <w:p w:rsidR="00966238" w:rsidRPr="00CB148C" w:rsidRDefault="00966238" w:rsidP="00D8455A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USERNAME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Kern Daniel</w:t>
          </w:r>
          <w:r>
            <w:rPr>
              <w:noProof/>
            </w:rPr>
            <w:fldChar w:fldCharType="end"/>
          </w:r>
          <w:r>
            <w:fldChar w:fldCharType="begin"/>
          </w:r>
          <w:r>
            <w:instrText xml:space="preserve"> USERADDRESS  \* Upper  \* MERGEFORMAT </w:instrText>
          </w:r>
          <w:r>
            <w:fldChar w:fldCharType="end"/>
          </w:r>
        </w:p>
      </w:tc>
    </w:tr>
    <w:tr w:rsidR="00966238" w:rsidRPr="00D73C36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Pfad</w:t>
          </w:r>
          <w:proofErr w:type="spellEnd"/>
          <w:r>
            <w:t xml:space="preserve">  / </w:t>
          </w:r>
          <w:proofErr w:type="spellStart"/>
          <w:r>
            <w:t>Dateiname</w:t>
          </w:r>
          <w:proofErr w:type="spellEnd"/>
          <w:r>
            <w:t>:</w:t>
          </w:r>
        </w:p>
      </w:tc>
      <w:tc>
        <w:tcPr>
          <w:tcW w:w="7758" w:type="dxa"/>
          <w:gridSpan w:val="3"/>
        </w:tcPr>
        <w:p w:rsidR="00966238" w:rsidRPr="00E40ED7" w:rsidRDefault="00966238" w:rsidP="00D8455A">
          <w:pPr>
            <w:pStyle w:val="Fuzeile"/>
            <w:rPr>
              <w:lang w:val="de-DE"/>
            </w:rPr>
          </w:pPr>
          <w:r>
            <w:fldChar w:fldCharType="begin"/>
          </w:r>
          <w:r w:rsidRPr="00E40ED7">
            <w:rPr>
              <w:lang w:val="de-DE"/>
            </w:rPr>
            <w:instrText xml:space="preserve"> FILENAME  \p  \* MERGEFORMAT </w:instrText>
          </w:r>
          <w:r>
            <w:fldChar w:fldCharType="separate"/>
          </w:r>
          <w:r>
            <w:rPr>
              <w:noProof/>
              <w:lang w:val="de-DE"/>
            </w:rPr>
            <w:t>H:\VK\Verkaufsinstrumente\Product Introductions\INS Relaunch\Press Text INS-1250 Series EN.docx</w:t>
          </w:r>
          <w:r>
            <w:fldChar w:fldCharType="end"/>
          </w:r>
          <w:r w:rsidRPr="00E40ED7">
            <w:rPr>
              <w:lang w:val="de-DE"/>
            </w:rPr>
            <w:t xml:space="preserve"> </w:t>
          </w:r>
        </w:p>
      </w:tc>
    </w:tr>
    <w:tr w:rsidR="00966238" w:rsidRPr="00CB148C" w:rsidTr="000438DF">
      <w:tc>
        <w:tcPr>
          <w:tcW w:w="1597" w:type="dxa"/>
        </w:tcPr>
        <w:p w:rsidR="00966238" w:rsidRDefault="00966238" w:rsidP="00D8455A">
          <w:pPr>
            <w:pStyle w:val="Fuzeile"/>
          </w:pPr>
          <w:r>
            <w:t>Version:</w:t>
          </w:r>
        </w:p>
      </w:tc>
      <w:tc>
        <w:tcPr>
          <w:tcW w:w="6077" w:type="dxa"/>
        </w:tcPr>
        <w:p w:rsidR="00966238" w:rsidRDefault="00966238" w:rsidP="00D8455A">
          <w:pPr>
            <w:pStyle w:val="Fuzeile"/>
          </w:pPr>
          <w:r>
            <w:t>1</w:t>
          </w:r>
        </w:p>
      </w:tc>
      <w:tc>
        <w:tcPr>
          <w:tcW w:w="592" w:type="dxa"/>
        </w:tcPr>
        <w:p w:rsidR="00966238" w:rsidRDefault="00966238" w:rsidP="00D8455A">
          <w:pPr>
            <w:pStyle w:val="Fuzeile"/>
          </w:pPr>
        </w:p>
      </w:tc>
      <w:tc>
        <w:tcPr>
          <w:tcW w:w="1089" w:type="dxa"/>
        </w:tcPr>
        <w:p w:rsidR="00966238" w:rsidRPr="0046059C" w:rsidRDefault="00966238" w:rsidP="00D8455A">
          <w:pPr>
            <w:pStyle w:val="Fuzeile"/>
          </w:pPr>
          <w:proofErr w:type="spellStart"/>
          <w:r>
            <w:rPr>
              <w:rStyle w:val="Seitenzahl"/>
            </w:rPr>
            <w:t>Seite</w:t>
          </w:r>
          <w:proofErr w:type="spellEnd"/>
          <w:r>
            <w:rPr>
              <w:rStyle w:val="Seitenzahl"/>
            </w:rPr>
            <w:t xml:space="preserve">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PAGE </w:instrText>
          </w:r>
          <w:r w:rsidRPr="0046059C">
            <w:rPr>
              <w:rStyle w:val="Seitenzahl"/>
            </w:rPr>
            <w:fldChar w:fldCharType="separate"/>
          </w:r>
          <w:r w:rsidR="00B25167"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  <w:r w:rsidRPr="0046059C">
            <w:rPr>
              <w:rStyle w:val="Seitenzahl"/>
            </w:rPr>
            <w:t xml:space="preserve"> /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NUMPAGES </w:instrText>
          </w:r>
          <w:r w:rsidRPr="0046059C">
            <w:rPr>
              <w:rStyle w:val="Seitenzahl"/>
            </w:rPr>
            <w:fldChar w:fldCharType="separate"/>
          </w:r>
          <w:r w:rsidR="00B25167"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</w:p>
      </w:tc>
    </w:tr>
  </w:tbl>
  <w:p w:rsidR="00966238" w:rsidRPr="00AE3B28" w:rsidRDefault="00966238" w:rsidP="00FE0823">
    <w:pPr>
      <w:jc w:val="both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C564E3" w:rsidRDefault="00966238" w:rsidP="00D8455A">
    <w:pPr>
      <w:pStyle w:val="Fuzeile"/>
    </w:pPr>
  </w:p>
  <w:tbl>
    <w:tblPr>
      <w:tblW w:w="0" w:type="auto"/>
      <w:tblLook w:val="01E0" w:firstRow="1" w:lastRow="1" w:firstColumn="1" w:lastColumn="1" w:noHBand="0" w:noVBand="0"/>
    </w:tblPr>
    <w:tblGrid>
      <w:gridCol w:w="1608"/>
      <w:gridCol w:w="6200"/>
      <w:gridCol w:w="600"/>
      <w:gridCol w:w="1087"/>
      <w:gridCol w:w="13"/>
    </w:tblGrid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Erstellt</w:t>
          </w:r>
          <w:proofErr w:type="spellEnd"/>
          <w:r>
            <w:t xml:space="preserve"> am:</w:t>
          </w:r>
        </w:p>
      </w:tc>
      <w:tc>
        <w:tcPr>
          <w:tcW w:w="7887" w:type="dxa"/>
          <w:gridSpan w:val="3"/>
        </w:tcPr>
        <w:p w:rsidR="00966238" w:rsidRPr="00CB148C" w:rsidRDefault="00966238" w:rsidP="00D8455A">
          <w:pPr>
            <w:pStyle w:val="Fuzeile"/>
          </w:pPr>
          <w:r w:rsidRPr="00CB148C">
            <w:fldChar w:fldCharType="begin"/>
          </w:r>
          <w:r w:rsidRPr="00CB148C">
            <w:instrText xml:space="preserve"> CREATEDATE  \@ "dd.MM.yyyy HH:mm"  \* MERGEFORMAT </w:instrText>
          </w:r>
          <w:r w:rsidRPr="00CB148C">
            <w:fldChar w:fldCharType="separate"/>
          </w:r>
          <w:r>
            <w:rPr>
              <w:noProof/>
            </w:rPr>
            <w:t>16.01.2020 15:29</w:t>
          </w:r>
          <w:r w:rsidRPr="00CB148C">
            <w:fldChar w:fldCharType="end"/>
          </w:r>
        </w:p>
      </w:tc>
    </w:tr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 w:rsidRPr="00CB148C">
            <w:t>Erstellt</w:t>
          </w:r>
          <w:proofErr w:type="spellEnd"/>
          <w:r w:rsidRPr="00CB148C">
            <w:t xml:space="preserve"> von:</w:t>
          </w:r>
        </w:p>
      </w:tc>
      <w:tc>
        <w:tcPr>
          <w:tcW w:w="7887" w:type="dxa"/>
          <w:gridSpan w:val="3"/>
        </w:tcPr>
        <w:p w:rsidR="00966238" w:rsidRPr="00CB148C" w:rsidRDefault="00966238" w:rsidP="00D8455A">
          <w:pPr>
            <w:pStyle w:val="Fuzeile"/>
          </w:pPr>
          <w:r>
            <w:t>C. Lutz</w:t>
          </w:r>
          <w:r>
            <w:fldChar w:fldCharType="begin"/>
          </w:r>
          <w:r>
            <w:instrText xml:space="preserve"> USERADDRESS  \* Upper  \* MERGEFORMAT </w:instrText>
          </w:r>
          <w:r>
            <w:fldChar w:fldCharType="end"/>
          </w:r>
        </w:p>
      </w:tc>
    </w:tr>
    <w:tr w:rsidR="00966238" w:rsidRPr="00D73C36"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Pfad</w:t>
          </w:r>
          <w:proofErr w:type="spellEnd"/>
          <w:r>
            <w:t xml:space="preserve">  / </w:t>
          </w:r>
          <w:proofErr w:type="spellStart"/>
          <w:r>
            <w:t>Dateiname</w:t>
          </w:r>
          <w:proofErr w:type="spellEnd"/>
          <w:r>
            <w:t>:</w:t>
          </w:r>
        </w:p>
      </w:tc>
      <w:tc>
        <w:tcPr>
          <w:tcW w:w="7900" w:type="dxa"/>
          <w:gridSpan w:val="4"/>
        </w:tcPr>
        <w:p w:rsidR="00966238" w:rsidRPr="00E40ED7" w:rsidRDefault="00966238" w:rsidP="00D8455A">
          <w:pPr>
            <w:pStyle w:val="Fuzeile"/>
            <w:rPr>
              <w:lang w:val="de-DE"/>
            </w:rPr>
          </w:pPr>
          <w:r>
            <w:fldChar w:fldCharType="begin"/>
          </w:r>
          <w:r w:rsidRPr="00E40ED7">
            <w:rPr>
              <w:lang w:val="de-DE"/>
            </w:rPr>
            <w:instrText xml:space="preserve"> FILENAME  \p  \* MERGEFORMAT </w:instrText>
          </w:r>
          <w:r>
            <w:fldChar w:fldCharType="separate"/>
          </w:r>
          <w:r>
            <w:rPr>
              <w:noProof/>
              <w:lang w:val="de-DE"/>
            </w:rPr>
            <w:t>H:\VK\Verkaufsinstrumente\Product Introductions\INS Relaunch\Press Text INS-1250 Series EN.docx</w:t>
          </w:r>
          <w:r>
            <w:fldChar w:fldCharType="end"/>
          </w:r>
          <w:r w:rsidRPr="00E40ED7">
            <w:rPr>
              <w:lang w:val="de-DE"/>
            </w:rPr>
            <w:t xml:space="preserve"> </w:t>
          </w:r>
        </w:p>
      </w:tc>
    </w:tr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Default="00966238" w:rsidP="00D8455A">
          <w:pPr>
            <w:pStyle w:val="Fuzeile"/>
          </w:pPr>
          <w:r>
            <w:t>Version:</w:t>
          </w:r>
        </w:p>
      </w:tc>
      <w:tc>
        <w:tcPr>
          <w:tcW w:w="6200" w:type="dxa"/>
        </w:tcPr>
        <w:p w:rsidR="00966238" w:rsidRDefault="00966238" w:rsidP="00D8455A">
          <w:pPr>
            <w:pStyle w:val="Fuzeile"/>
          </w:pPr>
          <w:r>
            <w:t>1</w:t>
          </w:r>
        </w:p>
      </w:tc>
      <w:tc>
        <w:tcPr>
          <w:tcW w:w="600" w:type="dxa"/>
        </w:tcPr>
        <w:p w:rsidR="00966238" w:rsidRDefault="00966238" w:rsidP="00D8455A">
          <w:pPr>
            <w:pStyle w:val="Fuzeile"/>
          </w:pPr>
        </w:p>
      </w:tc>
      <w:tc>
        <w:tcPr>
          <w:tcW w:w="1087" w:type="dxa"/>
        </w:tcPr>
        <w:p w:rsidR="00966238" w:rsidRPr="0046059C" w:rsidRDefault="00966238" w:rsidP="00D8455A">
          <w:pPr>
            <w:pStyle w:val="Fuzeile"/>
          </w:pPr>
          <w:proofErr w:type="spellStart"/>
          <w:r>
            <w:rPr>
              <w:rStyle w:val="Seitenzahl"/>
            </w:rPr>
            <w:t>Seite</w:t>
          </w:r>
          <w:proofErr w:type="spellEnd"/>
          <w:r>
            <w:rPr>
              <w:rStyle w:val="Seitenzahl"/>
            </w:rPr>
            <w:t xml:space="preserve">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PAGE </w:instrText>
          </w:r>
          <w:r w:rsidRPr="0046059C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  <w:r w:rsidRPr="0046059C">
            <w:rPr>
              <w:rStyle w:val="Seitenzahl"/>
            </w:rPr>
            <w:t xml:space="preserve"> /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NUMPAGES </w:instrText>
          </w:r>
          <w:r w:rsidRPr="0046059C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2</w:t>
          </w:r>
          <w:r w:rsidRPr="0046059C">
            <w:rPr>
              <w:rStyle w:val="Seitenzahl"/>
            </w:rPr>
            <w:fldChar w:fldCharType="end"/>
          </w:r>
        </w:p>
      </w:tc>
    </w:tr>
  </w:tbl>
  <w:p w:rsidR="00966238" w:rsidRPr="00AE3B28" w:rsidRDefault="00966238" w:rsidP="00110720">
    <w:pPr>
      <w:jc w:val="both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238" w:rsidRDefault="00966238">
      <w:r>
        <w:separator/>
      </w:r>
    </w:p>
  </w:footnote>
  <w:footnote w:type="continuationSeparator" w:id="0">
    <w:p w:rsidR="00966238" w:rsidRDefault="0096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Default="0096623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D71C04" w:rsidRDefault="00966238" w:rsidP="00780BBB">
    <w:pPr>
      <w:pStyle w:val="Firmenname"/>
      <w:tabs>
        <w:tab w:val="right" w:pos="9356"/>
      </w:tabs>
      <w:spacing w:before="0"/>
      <w:jc w:val="center"/>
      <w:rPr>
        <w:sz w:val="4"/>
        <w:szCs w:val="4"/>
      </w:rPr>
    </w:pPr>
    <w:r>
      <w:rPr>
        <w:noProof/>
        <w:sz w:val="4"/>
        <w:szCs w:val="4"/>
        <w:lang w:val="de-CH" w:eastAsia="de-CH"/>
      </w:rPr>
      <w:drawing>
        <wp:inline distT="0" distB="0" distL="0" distR="0">
          <wp:extent cx="1065475" cy="366524"/>
          <wp:effectExtent l="0" t="0" r="190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MCP_Logo_157x54_for 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613" cy="37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2508"/>
      <w:gridCol w:w="6987"/>
    </w:tblGrid>
    <w:tr w:rsidR="00966238">
      <w:tc>
        <w:tcPr>
          <w:tcW w:w="2508" w:type="dxa"/>
        </w:tcPr>
        <w:p w:rsidR="00966238" w:rsidRDefault="00966238" w:rsidP="004F7BA5">
          <w:pPr>
            <w:tabs>
              <w:tab w:val="right" w:pos="9356"/>
            </w:tabs>
            <w:ind w:right="-1"/>
            <w:jc w:val="both"/>
          </w:pPr>
          <w:r>
            <w:object w:dxaOrig="2184" w:dyaOrig="63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6pt;height:30.65pt" o:ole="">
                <v:imagedata r:id="rId1" o:title=""/>
              </v:shape>
              <o:OLEObject Type="Embed" ProgID="PI3.Image" ShapeID="_x0000_i1025" DrawAspect="Content" ObjectID="_1731222925" r:id="rId2"/>
            </w:object>
          </w:r>
        </w:p>
      </w:tc>
      <w:tc>
        <w:tcPr>
          <w:tcW w:w="6987" w:type="dxa"/>
        </w:tcPr>
        <w:p w:rsidR="00966238" w:rsidRPr="00E6038C" w:rsidRDefault="00966238" w:rsidP="000B270E">
          <w:pPr>
            <w:tabs>
              <w:tab w:val="right" w:pos="9356"/>
            </w:tabs>
            <w:ind w:right="79"/>
            <w:rPr>
              <w:b/>
              <w:caps/>
              <w:smallCaps/>
              <w:sz w:val="28"/>
              <w:szCs w:val="28"/>
            </w:rPr>
          </w:pPr>
          <w:r>
            <w:rPr>
              <w:b/>
              <w:caps/>
              <w:smallCaps/>
              <w:sz w:val="28"/>
              <w:szCs w:val="28"/>
            </w:rPr>
            <w:t>Bereich</w:t>
          </w:r>
        </w:p>
        <w:p w:rsidR="00966238" w:rsidRPr="000B270E" w:rsidRDefault="00966238" w:rsidP="000B270E">
          <w:pPr>
            <w:ind w:right="79"/>
            <w:jc w:val="right"/>
            <w:rPr>
              <w:smallCaps/>
              <w:sz w:val="28"/>
              <w:szCs w:val="28"/>
            </w:rPr>
          </w:pPr>
          <w:r>
            <w:rPr>
              <w:smallCaps/>
              <w:sz w:val="28"/>
              <w:szCs w:val="28"/>
            </w:rPr>
            <w:t>Titel</w:t>
          </w:r>
        </w:p>
      </w:tc>
    </w:tr>
  </w:tbl>
  <w:p w:rsidR="00966238" w:rsidRPr="000B270E" w:rsidRDefault="00966238" w:rsidP="00FE0823">
    <w:pPr>
      <w:pBdr>
        <w:bottom w:val="single" w:sz="6" w:space="3" w:color="auto"/>
      </w:pBdr>
      <w:tabs>
        <w:tab w:val="right" w:pos="9356"/>
      </w:tabs>
      <w:jc w:val="both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882217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DC0AF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3E8D89A"/>
    <w:lvl w:ilvl="0">
      <w:start w:val="1"/>
      <w:numFmt w:val="bullet"/>
      <w:pStyle w:val="Aufzhlungszeichen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auto"/>
      </w:rPr>
    </w:lvl>
  </w:abstractNum>
  <w:abstractNum w:abstractNumId="3" w15:restartNumberingAfterBreak="0">
    <w:nsid w:val="FFFFFFFB"/>
    <w:multiLevelType w:val="multilevel"/>
    <w:tmpl w:val="A8AA0D90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4" w15:restartNumberingAfterBreak="0">
    <w:nsid w:val="0B794595"/>
    <w:multiLevelType w:val="hybridMultilevel"/>
    <w:tmpl w:val="0E427B42"/>
    <w:lvl w:ilvl="0" w:tplc="1868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71E"/>
    <w:multiLevelType w:val="hybridMultilevel"/>
    <w:tmpl w:val="D282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356B"/>
    <w:multiLevelType w:val="multilevel"/>
    <w:tmpl w:val="63B0EDA6"/>
    <w:styleLink w:val="Aufzhlung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</w:abstractNum>
  <w:abstractNum w:abstractNumId="7" w15:restartNumberingAfterBreak="0">
    <w:nsid w:val="23AB020F"/>
    <w:multiLevelType w:val="hybridMultilevel"/>
    <w:tmpl w:val="4E9C315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16CFB"/>
    <w:multiLevelType w:val="hybridMultilevel"/>
    <w:tmpl w:val="590A2724"/>
    <w:lvl w:ilvl="0" w:tplc="118A2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221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A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C2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E88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40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83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1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3B6783"/>
    <w:multiLevelType w:val="hybridMultilevel"/>
    <w:tmpl w:val="D654D5F4"/>
    <w:lvl w:ilvl="0" w:tplc="7D20C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B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2E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C5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6A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07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2C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0F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4C49A2"/>
    <w:multiLevelType w:val="hybridMultilevel"/>
    <w:tmpl w:val="AE14C99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34E2F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8D13865"/>
    <w:multiLevelType w:val="multilevel"/>
    <w:tmpl w:val="7EC6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D47DD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A1B229B"/>
    <w:multiLevelType w:val="hybridMultilevel"/>
    <w:tmpl w:val="12E64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4678B"/>
    <w:multiLevelType w:val="hybridMultilevel"/>
    <w:tmpl w:val="22300E02"/>
    <w:lvl w:ilvl="0" w:tplc="D9925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44F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83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6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EAA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04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0D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4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2C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2F6D43"/>
    <w:multiLevelType w:val="hybridMultilevel"/>
    <w:tmpl w:val="C690FDC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F12F5"/>
    <w:multiLevelType w:val="hybridMultilevel"/>
    <w:tmpl w:val="EBFE3722"/>
    <w:lvl w:ilvl="0" w:tplc="795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8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C5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0B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4A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1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D40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8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46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D31564"/>
    <w:multiLevelType w:val="hybridMultilevel"/>
    <w:tmpl w:val="993E73C6"/>
    <w:lvl w:ilvl="0" w:tplc="E37E1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0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0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E3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20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02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0C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20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07609D"/>
    <w:multiLevelType w:val="hybridMultilevel"/>
    <w:tmpl w:val="620A98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2"/>
  </w:num>
  <w:num w:numId="9">
    <w:abstractNumId w:val="9"/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 w:numId="16">
    <w:abstractNumId w:val="15"/>
  </w:num>
  <w:num w:numId="17">
    <w:abstractNumId w:val="19"/>
  </w:num>
  <w:num w:numId="18">
    <w:abstractNumId w:val="18"/>
  </w:num>
  <w:num w:numId="19">
    <w:abstractNumId w:val="10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E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0" w:top3HeadingStyles="1" w:visibleStyles="1" w:alternateStyleNames="1"/>
  <w:defaultTabStop w:val="709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F0"/>
    <w:rsid w:val="0000095A"/>
    <w:rsid w:val="00007AC0"/>
    <w:rsid w:val="00026FDD"/>
    <w:rsid w:val="000306BE"/>
    <w:rsid w:val="00034976"/>
    <w:rsid w:val="000429F2"/>
    <w:rsid w:val="00043853"/>
    <w:rsid w:val="000438DF"/>
    <w:rsid w:val="000552DF"/>
    <w:rsid w:val="000600E8"/>
    <w:rsid w:val="00060EC3"/>
    <w:rsid w:val="0007287B"/>
    <w:rsid w:val="0007576D"/>
    <w:rsid w:val="00084EFA"/>
    <w:rsid w:val="00087F08"/>
    <w:rsid w:val="000969B2"/>
    <w:rsid w:val="000A685B"/>
    <w:rsid w:val="000A69F7"/>
    <w:rsid w:val="000B270E"/>
    <w:rsid w:val="000B4EC6"/>
    <w:rsid w:val="000B633C"/>
    <w:rsid w:val="000C091D"/>
    <w:rsid w:val="000C1B97"/>
    <w:rsid w:val="000D042C"/>
    <w:rsid w:val="000D3491"/>
    <w:rsid w:val="000E1FB8"/>
    <w:rsid w:val="0010129A"/>
    <w:rsid w:val="00102B78"/>
    <w:rsid w:val="0010442F"/>
    <w:rsid w:val="00110720"/>
    <w:rsid w:val="00120FFE"/>
    <w:rsid w:val="00122DB1"/>
    <w:rsid w:val="001239D9"/>
    <w:rsid w:val="00126A63"/>
    <w:rsid w:val="00144AF2"/>
    <w:rsid w:val="00147F71"/>
    <w:rsid w:val="00150765"/>
    <w:rsid w:val="00152CAA"/>
    <w:rsid w:val="00156AEB"/>
    <w:rsid w:val="00161685"/>
    <w:rsid w:val="00163799"/>
    <w:rsid w:val="001648F6"/>
    <w:rsid w:val="00166E23"/>
    <w:rsid w:val="00174EB2"/>
    <w:rsid w:val="00175A46"/>
    <w:rsid w:val="00181965"/>
    <w:rsid w:val="001825EF"/>
    <w:rsid w:val="001920E7"/>
    <w:rsid w:val="0019605B"/>
    <w:rsid w:val="001A71DE"/>
    <w:rsid w:val="001C14EB"/>
    <w:rsid w:val="001C74F5"/>
    <w:rsid w:val="001D6C3B"/>
    <w:rsid w:val="001D6C6C"/>
    <w:rsid w:val="001D7328"/>
    <w:rsid w:val="001E2D52"/>
    <w:rsid w:val="001F0837"/>
    <w:rsid w:val="001F3DF4"/>
    <w:rsid w:val="001F45F7"/>
    <w:rsid w:val="001F589E"/>
    <w:rsid w:val="00201030"/>
    <w:rsid w:val="00201B25"/>
    <w:rsid w:val="00205455"/>
    <w:rsid w:val="002103F3"/>
    <w:rsid w:val="002147B4"/>
    <w:rsid w:val="00230CE7"/>
    <w:rsid w:val="00236E67"/>
    <w:rsid w:val="002433B4"/>
    <w:rsid w:val="00246159"/>
    <w:rsid w:val="00257F76"/>
    <w:rsid w:val="00273CDF"/>
    <w:rsid w:val="002844BE"/>
    <w:rsid w:val="0028463E"/>
    <w:rsid w:val="00286A0A"/>
    <w:rsid w:val="0028749C"/>
    <w:rsid w:val="00293269"/>
    <w:rsid w:val="00293C36"/>
    <w:rsid w:val="00297E06"/>
    <w:rsid w:val="002A012B"/>
    <w:rsid w:val="002B598F"/>
    <w:rsid w:val="002C344D"/>
    <w:rsid w:val="002C4B0D"/>
    <w:rsid w:val="002C5489"/>
    <w:rsid w:val="002E00EB"/>
    <w:rsid w:val="002E5F7E"/>
    <w:rsid w:val="002F2D53"/>
    <w:rsid w:val="002F3C52"/>
    <w:rsid w:val="00306A21"/>
    <w:rsid w:val="003111CE"/>
    <w:rsid w:val="00317346"/>
    <w:rsid w:val="00317CAD"/>
    <w:rsid w:val="00324497"/>
    <w:rsid w:val="00325F4B"/>
    <w:rsid w:val="00325FC4"/>
    <w:rsid w:val="003265EA"/>
    <w:rsid w:val="00333F2A"/>
    <w:rsid w:val="00334BCC"/>
    <w:rsid w:val="00340EB2"/>
    <w:rsid w:val="00342B0C"/>
    <w:rsid w:val="003436EC"/>
    <w:rsid w:val="0034471D"/>
    <w:rsid w:val="003453EE"/>
    <w:rsid w:val="00347FCB"/>
    <w:rsid w:val="00353D3C"/>
    <w:rsid w:val="003546D9"/>
    <w:rsid w:val="00360D6B"/>
    <w:rsid w:val="003622CB"/>
    <w:rsid w:val="0036686D"/>
    <w:rsid w:val="00370F07"/>
    <w:rsid w:val="00376CF4"/>
    <w:rsid w:val="00376FA3"/>
    <w:rsid w:val="003828BC"/>
    <w:rsid w:val="0038407D"/>
    <w:rsid w:val="0039362A"/>
    <w:rsid w:val="003A04E0"/>
    <w:rsid w:val="003B012F"/>
    <w:rsid w:val="003B0417"/>
    <w:rsid w:val="003C1686"/>
    <w:rsid w:val="003D0235"/>
    <w:rsid w:val="003D2864"/>
    <w:rsid w:val="003D6016"/>
    <w:rsid w:val="003E2D86"/>
    <w:rsid w:val="003E6EA4"/>
    <w:rsid w:val="003E789E"/>
    <w:rsid w:val="003F1335"/>
    <w:rsid w:val="003F6709"/>
    <w:rsid w:val="00400044"/>
    <w:rsid w:val="00403261"/>
    <w:rsid w:val="00407C82"/>
    <w:rsid w:val="004256A3"/>
    <w:rsid w:val="00431D91"/>
    <w:rsid w:val="00433967"/>
    <w:rsid w:val="00444C7A"/>
    <w:rsid w:val="00445092"/>
    <w:rsid w:val="0045125D"/>
    <w:rsid w:val="00451B3D"/>
    <w:rsid w:val="004556F0"/>
    <w:rsid w:val="00464368"/>
    <w:rsid w:val="00465AF8"/>
    <w:rsid w:val="0046789F"/>
    <w:rsid w:val="00470E2E"/>
    <w:rsid w:val="00473F43"/>
    <w:rsid w:val="0047760A"/>
    <w:rsid w:val="00480968"/>
    <w:rsid w:val="00487083"/>
    <w:rsid w:val="00495058"/>
    <w:rsid w:val="004C73FC"/>
    <w:rsid w:val="004D2EB7"/>
    <w:rsid w:val="004D4112"/>
    <w:rsid w:val="004D5D46"/>
    <w:rsid w:val="004E7892"/>
    <w:rsid w:val="004F3A7C"/>
    <w:rsid w:val="004F7087"/>
    <w:rsid w:val="004F7BA5"/>
    <w:rsid w:val="0051446D"/>
    <w:rsid w:val="00517705"/>
    <w:rsid w:val="00520BCA"/>
    <w:rsid w:val="00521798"/>
    <w:rsid w:val="00524126"/>
    <w:rsid w:val="00530443"/>
    <w:rsid w:val="00530968"/>
    <w:rsid w:val="00531D7F"/>
    <w:rsid w:val="00535C02"/>
    <w:rsid w:val="0053774A"/>
    <w:rsid w:val="00541B78"/>
    <w:rsid w:val="00542C98"/>
    <w:rsid w:val="0054784D"/>
    <w:rsid w:val="00554EA4"/>
    <w:rsid w:val="00557336"/>
    <w:rsid w:val="00562887"/>
    <w:rsid w:val="005644B3"/>
    <w:rsid w:val="00571AE3"/>
    <w:rsid w:val="00582C9B"/>
    <w:rsid w:val="00586973"/>
    <w:rsid w:val="00590C86"/>
    <w:rsid w:val="005915F9"/>
    <w:rsid w:val="005A19D9"/>
    <w:rsid w:val="005A3AA1"/>
    <w:rsid w:val="005A4F4B"/>
    <w:rsid w:val="005B1DBA"/>
    <w:rsid w:val="005B2CD8"/>
    <w:rsid w:val="005B43F6"/>
    <w:rsid w:val="005B6A07"/>
    <w:rsid w:val="005B7812"/>
    <w:rsid w:val="005B7D22"/>
    <w:rsid w:val="005C3814"/>
    <w:rsid w:val="005D2AF6"/>
    <w:rsid w:val="005E32DC"/>
    <w:rsid w:val="005E3715"/>
    <w:rsid w:val="0060132D"/>
    <w:rsid w:val="0060552E"/>
    <w:rsid w:val="00620469"/>
    <w:rsid w:val="00622E5E"/>
    <w:rsid w:val="00623987"/>
    <w:rsid w:val="00626FF7"/>
    <w:rsid w:val="00637BD7"/>
    <w:rsid w:val="006457ED"/>
    <w:rsid w:val="006507AE"/>
    <w:rsid w:val="0065281F"/>
    <w:rsid w:val="0067105B"/>
    <w:rsid w:val="00673E3B"/>
    <w:rsid w:val="00682510"/>
    <w:rsid w:val="00682A2E"/>
    <w:rsid w:val="0068479B"/>
    <w:rsid w:val="0069313A"/>
    <w:rsid w:val="006963CB"/>
    <w:rsid w:val="00697937"/>
    <w:rsid w:val="006A10BF"/>
    <w:rsid w:val="006A3D5B"/>
    <w:rsid w:val="006A6037"/>
    <w:rsid w:val="006A630A"/>
    <w:rsid w:val="006B0E27"/>
    <w:rsid w:val="006B3407"/>
    <w:rsid w:val="006C77BC"/>
    <w:rsid w:val="006E3B3A"/>
    <w:rsid w:val="006F2F24"/>
    <w:rsid w:val="006F41F7"/>
    <w:rsid w:val="007014FF"/>
    <w:rsid w:val="00715F5E"/>
    <w:rsid w:val="00727163"/>
    <w:rsid w:val="00727D78"/>
    <w:rsid w:val="007369EF"/>
    <w:rsid w:val="00750CB5"/>
    <w:rsid w:val="00751EEC"/>
    <w:rsid w:val="0075574A"/>
    <w:rsid w:val="00760789"/>
    <w:rsid w:val="00764A0C"/>
    <w:rsid w:val="007652AE"/>
    <w:rsid w:val="00773702"/>
    <w:rsid w:val="00780BBB"/>
    <w:rsid w:val="00781BFB"/>
    <w:rsid w:val="007825E5"/>
    <w:rsid w:val="0078302D"/>
    <w:rsid w:val="00793317"/>
    <w:rsid w:val="0079456F"/>
    <w:rsid w:val="007A0D8C"/>
    <w:rsid w:val="007A5F04"/>
    <w:rsid w:val="007A7DCD"/>
    <w:rsid w:val="007B1008"/>
    <w:rsid w:val="007B25EA"/>
    <w:rsid w:val="007B7C88"/>
    <w:rsid w:val="007C4272"/>
    <w:rsid w:val="007C6AB9"/>
    <w:rsid w:val="007D0F5D"/>
    <w:rsid w:val="007D17FF"/>
    <w:rsid w:val="007D39C0"/>
    <w:rsid w:val="007E6D16"/>
    <w:rsid w:val="007F2E70"/>
    <w:rsid w:val="007F3F41"/>
    <w:rsid w:val="007F72A0"/>
    <w:rsid w:val="00804B22"/>
    <w:rsid w:val="00807861"/>
    <w:rsid w:val="008303BE"/>
    <w:rsid w:val="00835C6F"/>
    <w:rsid w:val="00842A33"/>
    <w:rsid w:val="00847C3E"/>
    <w:rsid w:val="0085139F"/>
    <w:rsid w:val="00856DD2"/>
    <w:rsid w:val="00863534"/>
    <w:rsid w:val="008672D6"/>
    <w:rsid w:val="0087490C"/>
    <w:rsid w:val="008770CF"/>
    <w:rsid w:val="00881912"/>
    <w:rsid w:val="0089136F"/>
    <w:rsid w:val="00891A0F"/>
    <w:rsid w:val="008C5F28"/>
    <w:rsid w:val="008C5F6D"/>
    <w:rsid w:val="008E192E"/>
    <w:rsid w:val="008E44DC"/>
    <w:rsid w:val="008F1D8C"/>
    <w:rsid w:val="009014AF"/>
    <w:rsid w:val="00901E14"/>
    <w:rsid w:val="00905442"/>
    <w:rsid w:val="00906D69"/>
    <w:rsid w:val="00910134"/>
    <w:rsid w:val="009109C0"/>
    <w:rsid w:val="009265D9"/>
    <w:rsid w:val="00930B01"/>
    <w:rsid w:val="0093287F"/>
    <w:rsid w:val="00941B5A"/>
    <w:rsid w:val="00942908"/>
    <w:rsid w:val="00961D78"/>
    <w:rsid w:val="00966238"/>
    <w:rsid w:val="009706F1"/>
    <w:rsid w:val="00970C84"/>
    <w:rsid w:val="0097152C"/>
    <w:rsid w:val="00972067"/>
    <w:rsid w:val="009845F0"/>
    <w:rsid w:val="00990B5D"/>
    <w:rsid w:val="00992769"/>
    <w:rsid w:val="00993ED0"/>
    <w:rsid w:val="009A4A4E"/>
    <w:rsid w:val="009A6B7D"/>
    <w:rsid w:val="009A74D8"/>
    <w:rsid w:val="009B359C"/>
    <w:rsid w:val="009B3774"/>
    <w:rsid w:val="009B4BB1"/>
    <w:rsid w:val="009B4EB4"/>
    <w:rsid w:val="009B5931"/>
    <w:rsid w:val="009B7D3D"/>
    <w:rsid w:val="009C1D89"/>
    <w:rsid w:val="009C5994"/>
    <w:rsid w:val="009D4122"/>
    <w:rsid w:val="009D538E"/>
    <w:rsid w:val="009D5D3C"/>
    <w:rsid w:val="009E0803"/>
    <w:rsid w:val="009E3785"/>
    <w:rsid w:val="009E3851"/>
    <w:rsid w:val="009F0770"/>
    <w:rsid w:val="009F323B"/>
    <w:rsid w:val="009F7350"/>
    <w:rsid w:val="00A0247A"/>
    <w:rsid w:val="00A041B5"/>
    <w:rsid w:val="00A1565D"/>
    <w:rsid w:val="00A1593D"/>
    <w:rsid w:val="00A33E69"/>
    <w:rsid w:val="00A43E24"/>
    <w:rsid w:val="00A4642C"/>
    <w:rsid w:val="00A73772"/>
    <w:rsid w:val="00A740CB"/>
    <w:rsid w:val="00A76C7D"/>
    <w:rsid w:val="00A80417"/>
    <w:rsid w:val="00A840C9"/>
    <w:rsid w:val="00A85332"/>
    <w:rsid w:val="00A956C4"/>
    <w:rsid w:val="00AA2C64"/>
    <w:rsid w:val="00AA664D"/>
    <w:rsid w:val="00AA75A0"/>
    <w:rsid w:val="00AA78C8"/>
    <w:rsid w:val="00AB3328"/>
    <w:rsid w:val="00AB412B"/>
    <w:rsid w:val="00AC2103"/>
    <w:rsid w:val="00AC451A"/>
    <w:rsid w:val="00AC77C5"/>
    <w:rsid w:val="00AD17ED"/>
    <w:rsid w:val="00AD302E"/>
    <w:rsid w:val="00AF2ACF"/>
    <w:rsid w:val="00AF425D"/>
    <w:rsid w:val="00B22C70"/>
    <w:rsid w:val="00B25167"/>
    <w:rsid w:val="00B26054"/>
    <w:rsid w:val="00B27603"/>
    <w:rsid w:val="00B35D74"/>
    <w:rsid w:val="00B42E43"/>
    <w:rsid w:val="00B602AF"/>
    <w:rsid w:val="00B61FD3"/>
    <w:rsid w:val="00B63807"/>
    <w:rsid w:val="00B677C7"/>
    <w:rsid w:val="00B87FC5"/>
    <w:rsid w:val="00B90ADA"/>
    <w:rsid w:val="00B918D3"/>
    <w:rsid w:val="00BA0386"/>
    <w:rsid w:val="00BB00B6"/>
    <w:rsid w:val="00BB0103"/>
    <w:rsid w:val="00BB1B18"/>
    <w:rsid w:val="00BB37D1"/>
    <w:rsid w:val="00BB382D"/>
    <w:rsid w:val="00BB4795"/>
    <w:rsid w:val="00BC3088"/>
    <w:rsid w:val="00BC4353"/>
    <w:rsid w:val="00BC703A"/>
    <w:rsid w:val="00BD2504"/>
    <w:rsid w:val="00BD3BDD"/>
    <w:rsid w:val="00BE5569"/>
    <w:rsid w:val="00BF07A9"/>
    <w:rsid w:val="00BF1549"/>
    <w:rsid w:val="00BF70E4"/>
    <w:rsid w:val="00C00B99"/>
    <w:rsid w:val="00C146DB"/>
    <w:rsid w:val="00C16486"/>
    <w:rsid w:val="00C3184C"/>
    <w:rsid w:val="00C355B6"/>
    <w:rsid w:val="00C36D62"/>
    <w:rsid w:val="00C560F5"/>
    <w:rsid w:val="00C61FF0"/>
    <w:rsid w:val="00C62C18"/>
    <w:rsid w:val="00C62F73"/>
    <w:rsid w:val="00C6312F"/>
    <w:rsid w:val="00C7269E"/>
    <w:rsid w:val="00C831C2"/>
    <w:rsid w:val="00C849B8"/>
    <w:rsid w:val="00C9152E"/>
    <w:rsid w:val="00C959B2"/>
    <w:rsid w:val="00C97F1D"/>
    <w:rsid w:val="00CA02F2"/>
    <w:rsid w:val="00CB3308"/>
    <w:rsid w:val="00CC05E5"/>
    <w:rsid w:val="00CC501F"/>
    <w:rsid w:val="00CC75BA"/>
    <w:rsid w:val="00CD1DAF"/>
    <w:rsid w:val="00CE2ACD"/>
    <w:rsid w:val="00CE6612"/>
    <w:rsid w:val="00CE7907"/>
    <w:rsid w:val="00D042A5"/>
    <w:rsid w:val="00D15489"/>
    <w:rsid w:val="00D17F74"/>
    <w:rsid w:val="00D227C0"/>
    <w:rsid w:val="00D301E5"/>
    <w:rsid w:val="00D31614"/>
    <w:rsid w:val="00D32BB7"/>
    <w:rsid w:val="00D429BF"/>
    <w:rsid w:val="00D46458"/>
    <w:rsid w:val="00D47DC8"/>
    <w:rsid w:val="00D526B0"/>
    <w:rsid w:val="00D6690B"/>
    <w:rsid w:val="00D70420"/>
    <w:rsid w:val="00D71C04"/>
    <w:rsid w:val="00D72245"/>
    <w:rsid w:val="00D73C36"/>
    <w:rsid w:val="00D744F9"/>
    <w:rsid w:val="00D75827"/>
    <w:rsid w:val="00D7636C"/>
    <w:rsid w:val="00D803A2"/>
    <w:rsid w:val="00D83693"/>
    <w:rsid w:val="00D8455A"/>
    <w:rsid w:val="00D87044"/>
    <w:rsid w:val="00D94780"/>
    <w:rsid w:val="00D97256"/>
    <w:rsid w:val="00D975C7"/>
    <w:rsid w:val="00DA1CF7"/>
    <w:rsid w:val="00DB0317"/>
    <w:rsid w:val="00DC056D"/>
    <w:rsid w:val="00DC0E1B"/>
    <w:rsid w:val="00DC1133"/>
    <w:rsid w:val="00DD3A72"/>
    <w:rsid w:val="00DE1B6E"/>
    <w:rsid w:val="00DE6965"/>
    <w:rsid w:val="00DF6FEA"/>
    <w:rsid w:val="00E03486"/>
    <w:rsid w:val="00E07804"/>
    <w:rsid w:val="00E100AC"/>
    <w:rsid w:val="00E100CE"/>
    <w:rsid w:val="00E15380"/>
    <w:rsid w:val="00E17A88"/>
    <w:rsid w:val="00E21ADA"/>
    <w:rsid w:val="00E23A01"/>
    <w:rsid w:val="00E32021"/>
    <w:rsid w:val="00E331FD"/>
    <w:rsid w:val="00E348D7"/>
    <w:rsid w:val="00E40521"/>
    <w:rsid w:val="00E40ED7"/>
    <w:rsid w:val="00E477AC"/>
    <w:rsid w:val="00E478AA"/>
    <w:rsid w:val="00E50444"/>
    <w:rsid w:val="00E51D4D"/>
    <w:rsid w:val="00E543F8"/>
    <w:rsid w:val="00E55851"/>
    <w:rsid w:val="00E56D86"/>
    <w:rsid w:val="00E6038C"/>
    <w:rsid w:val="00E61C08"/>
    <w:rsid w:val="00E62DAB"/>
    <w:rsid w:val="00E67FF0"/>
    <w:rsid w:val="00E72173"/>
    <w:rsid w:val="00E80AB0"/>
    <w:rsid w:val="00E85104"/>
    <w:rsid w:val="00E86EAD"/>
    <w:rsid w:val="00E91707"/>
    <w:rsid w:val="00E939C0"/>
    <w:rsid w:val="00EA1C95"/>
    <w:rsid w:val="00EA4C0F"/>
    <w:rsid w:val="00EB163E"/>
    <w:rsid w:val="00EB1BD9"/>
    <w:rsid w:val="00EB42C8"/>
    <w:rsid w:val="00EB44D2"/>
    <w:rsid w:val="00EB6698"/>
    <w:rsid w:val="00EC4780"/>
    <w:rsid w:val="00EE5CAC"/>
    <w:rsid w:val="00EF66CE"/>
    <w:rsid w:val="00F0388D"/>
    <w:rsid w:val="00F056A4"/>
    <w:rsid w:val="00F14E90"/>
    <w:rsid w:val="00F23770"/>
    <w:rsid w:val="00F24BC3"/>
    <w:rsid w:val="00F274F3"/>
    <w:rsid w:val="00F32E89"/>
    <w:rsid w:val="00F44497"/>
    <w:rsid w:val="00F45F58"/>
    <w:rsid w:val="00F5108E"/>
    <w:rsid w:val="00F5440D"/>
    <w:rsid w:val="00F54707"/>
    <w:rsid w:val="00F550A8"/>
    <w:rsid w:val="00F610CD"/>
    <w:rsid w:val="00F6328E"/>
    <w:rsid w:val="00F65718"/>
    <w:rsid w:val="00F779C7"/>
    <w:rsid w:val="00F809FF"/>
    <w:rsid w:val="00F814D2"/>
    <w:rsid w:val="00F858BB"/>
    <w:rsid w:val="00F87B1B"/>
    <w:rsid w:val="00F94ABF"/>
    <w:rsid w:val="00F97253"/>
    <w:rsid w:val="00FB085B"/>
    <w:rsid w:val="00FC564C"/>
    <w:rsid w:val="00FC56A5"/>
    <w:rsid w:val="00FC5BBD"/>
    <w:rsid w:val="00FD061C"/>
    <w:rsid w:val="00FD3A05"/>
    <w:rsid w:val="00FD4BC4"/>
    <w:rsid w:val="00FD77AC"/>
    <w:rsid w:val="00FE0823"/>
    <w:rsid w:val="00FF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;"/>
  <w15:chartTrackingRefBased/>
  <w15:docId w15:val="{8A883E17-E4F4-424F-8438-149165C8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6D69"/>
    <w:pPr>
      <w:tabs>
        <w:tab w:val="left" w:pos="5103"/>
        <w:tab w:val="left" w:pos="9469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B4795"/>
    <w:pPr>
      <w:keepNext/>
      <w:keepLines/>
      <w:numPr>
        <w:numId w:val="7"/>
      </w:numPr>
      <w:spacing w:before="480" w:after="24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26054"/>
    <w:pPr>
      <w:keepNext/>
      <w:keepLines/>
      <w:numPr>
        <w:ilvl w:val="1"/>
        <w:numId w:val="7"/>
      </w:numPr>
      <w:spacing w:before="360" w:after="240"/>
      <w:contextualSpacing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B26054"/>
    <w:pPr>
      <w:keepNext/>
      <w:keepLines/>
      <w:numPr>
        <w:ilvl w:val="2"/>
        <w:numId w:val="7"/>
      </w:numPr>
      <w:spacing w:before="240" w:after="120"/>
      <w:contextualSpacing/>
      <w:outlineLvl w:val="2"/>
    </w:pPr>
    <w:rPr>
      <w:b/>
    </w:rPr>
  </w:style>
  <w:style w:type="paragraph" w:styleId="berschrift4">
    <w:name w:val="heading 4"/>
    <w:basedOn w:val="berschrift3"/>
    <w:next w:val="Standard"/>
    <w:qFormat/>
    <w:rsid w:val="002C344D"/>
    <w:pPr>
      <w:numPr>
        <w:ilvl w:val="3"/>
      </w:numPr>
      <w:outlineLvl w:val="3"/>
    </w:pPr>
    <w:rPr>
      <w:bCs/>
      <w:i/>
      <w:szCs w:val="28"/>
    </w:rPr>
  </w:style>
  <w:style w:type="paragraph" w:styleId="berschrift5">
    <w:name w:val="heading 5"/>
    <w:basedOn w:val="berschrift4"/>
    <w:next w:val="Standard"/>
    <w:qFormat/>
    <w:rsid w:val="002C344D"/>
    <w:pPr>
      <w:numPr>
        <w:ilvl w:val="4"/>
      </w:numPr>
      <w:outlineLvl w:val="4"/>
    </w:pPr>
    <w:rPr>
      <w:bCs w:val="0"/>
      <w:iCs/>
      <w:color w:val="333333"/>
      <w:szCs w:val="26"/>
    </w:rPr>
  </w:style>
  <w:style w:type="paragraph" w:styleId="berschrift6">
    <w:name w:val="heading 6"/>
    <w:basedOn w:val="berschrift5"/>
    <w:next w:val="Standard"/>
    <w:qFormat/>
    <w:rsid w:val="002C344D"/>
    <w:pPr>
      <w:numPr>
        <w:ilvl w:val="5"/>
      </w:numPr>
      <w:outlineLvl w:val="5"/>
    </w:pPr>
    <w:rPr>
      <w:bCs/>
      <w:color w:val="808080"/>
      <w:szCs w:val="22"/>
    </w:rPr>
  </w:style>
  <w:style w:type="paragraph" w:styleId="berschrift7">
    <w:name w:val="heading 7"/>
    <w:basedOn w:val="berschrift6"/>
    <w:next w:val="Standard"/>
    <w:qFormat/>
    <w:rsid w:val="002C344D"/>
    <w:pPr>
      <w:numPr>
        <w:ilvl w:val="6"/>
      </w:numPr>
      <w:outlineLvl w:val="6"/>
    </w:pPr>
    <w:rPr>
      <w:b w:val="0"/>
    </w:rPr>
  </w:style>
  <w:style w:type="paragraph" w:styleId="berschrift8">
    <w:name w:val="heading 8"/>
    <w:basedOn w:val="berschrift7"/>
    <w:next w:val="Standard"/>
    <w:qFormat/>
    <w:rsid w:val="002C344D"/>
    <w:pPr>
      <w:numPr>
        <w:ilvl w:val="7"/>
      </w:numPr>
      <w:outlineLvl w:val="7"/>
    </w:pPr>
    <w:rPr>
      <w:rFonts w:ascii="Courier New" w:hAnsi="Courier New"/>
      <w:i w:val="0"/>
      <w:iCs w:val="0"/>
      <w:szCs w:val="16"/>
    </w:rPr>
  </w:style>
  <w:style w:type="paragraph" w:styleId="berschrift9">
    <w:name w:val="heading 9"/>
    <w:basedOn w:val="berschrift8"/>
    <w:next w:val="Standard"/>
    <w:qFormat/>
    <w:rsid w:val="002C344D"/>
    <w:pPr>
      <w:numPr>
        <w:ilvl w:val="8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Standard">
    <w:name w:val="Tabelle Standard"/>
    <w:basedOn w:val="NormaleTabelle"/>
    <w:rsid w:val="002C5489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34471D"/>
    <w:pPr>
      <w:tabs>
        <w:tab w:val="right" w:pos="9356"/>
      </w:tabs>
      <w:ind w:right="79"/>
      <w:jc w:val="right"/>
    </w:pPr>
    <w:rPr>
      <w:smallCaps/>
      <w:sz w:val="28"/>
      <w:szCs w:val="28"/>
    </w:rPr>
  </w:style>
  <w:style w:type="paragraph" w:styleId="Fuzeile">
    <w:name w:val="footer"/>
    <w:rsid w:val="0085139F"/>
    <w:pPr>
      <w:tabs>
        <w:tab w:val="center" w:pos="4536"/>
        <w:tab w:val="right" w:pos="9072"/>
      </w:tabs>
    </w:pPr>
    <w:rPr>
      <w:rFonts w:ascii="Arial" w:hAnsi="Arial"/>
      <w:sz w:val="16"/>
      <w:szCs w:val="16"/>
      <w:lang w:val="en-GB" w:eastAsia="de-DE"/>
    </w:rPr>
  </w:style>
  <w:style w:type="character" w:customStyle="1" w:styleId="KopfzeileZchn">
    <w:name w:val="Kopfzeile Zchn"/>
    <w:basedOn w:val="Absatz-Standardschriftart"/>
    <w:link w:val="Kopfzeile"/>
    <w:rsid w:val="0034471D"/>
    <w:rPr>
      <w:rFonts w:ascii="Arial" w:hAnsi="Arial"/>
      <w:smallCaps/>
      <w:sz w:val="28"/>
      <w:szCs w:val="28"/>
      <w:lang w:val="en-GB" w:eastAsia="de-DE" w:bidi="ar-SA"/>
    </w:rPr>
  </w:style>
  <w:style w:type="paragraph" w:customStyle="1" w:styleId="Firmenname">
    <w:name w:val="Firmenname"/>
    <w:basedOn w:val="Textkrper"/>
    <w:next w:val="Standard"/>
    <w:rsid w:val="006F2F24"/>
    <w:pPr>
      <w:keepNext/>
      <w:keepLines/>
      <w:pBdr>
        <w:bottom w:val="single" w:sz="6" w:space="4" w:color="auto"/>
      </w:pBdr>
      <w:tabs>
        <w:tab w:val="clear" w:pos="5103"/>
        <w:tab w:val="clear" w:pos="9469"/>
      </w:tabs>
      <w:spacing w:before="120" w:after="60"/>
      <w:jc w:val="right"/>
    </w:pPr>
    <w:rPr>
      <w:b/>
      <w:caps/>
      <w:lang w:val="de-DE"/>
    </w:rPr>
  </w:style>
  <w:style w:type="table" w:styleId="Tabellenraster">
    <w:name w:val="Table Grid"/>
    <w:basedOn w:val="NormaleTabelle"/>
    <w:rsid w:val="006F2F2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A43E24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0B270E"/>
  </w:style>
  <w:style w:type="paragraph" w:styleId="Dokumentstruktur">
    <w:name w:val="Document Map"/>
    <w:basedOn w:val="Standard"/>
    <w:semiHidden/>
    <w:rsid w:val="00BB1B18"/>
    <w:pPr>
      <w:shd w:val="clear" w:color="auto" w:fill="000080"/>
    </w:pPr>
    <w:rPr>
      <w:rFonts w:ascii="Tahoma" w:hAnsi="Tahoma" w:cs="Tahoma"/>
    </w:rPr>
  </w:style>
  <w:style w:type="table" w:customStyle="1" w:styleId="TabelleStandardmitKopfzeile">
    <w:name w:val="Tabelle Standard mit Kopfzeile"/>
    <w:basedOn w:val="TabelleStandard"/>
    <w:rsid w:val="005A4F4B"/>
    <w:tblPr/>
    <w:tblStylePr w:type="firstRow">
      <w:rPr>
        <w:b/>
      </w:rPr>
    </w:tblStylePr>
  </w:style>
  <w:style w:type="numbering" w:styleId="1ai">
    <w:name w:val="Outline List 1"/>
    <w:basedOn w:val="KeineListe"/>
    <w:rsid w:val="00BB1B18"/>
    <w:pPr>
      <w:numPr>
        <w:numId w:val="1"/>
      </w:numPr>
    </w:pPr>
  </w:style>
  <w:style w:type="numbering" w:styleId="111111">
    <w:name w:val="Outline List 2"/>
    <w:basedOn w:val="KeineListe"/>
    <w:rsid w:val="00BB1B18"/>
    <w:pPr>
      <w:numPr>
        <w:numId w:val="2"/>
      </w:numPr>
    </w:pPr>
  </w:style>
  <w:style w:type="paragraph" w:styleId="Textkrper">
    <w:name w:val="Body Text"/>
    <w:basedOn w:val="Standard"/>
    <w:rsid w:val="006F2F24"/>
    <w:pPr>
      <w:spacing w:after="120"/>
    </w:pPr>
  </w:style>
  <w:style w:type="numbering" w:customStyle="1" w:styleId="Aufzhlung">
    <w:name w:val="Aufzählung"/>
    <w:basedOn w:val="KeineListe"/>
    <w:rsid w:val="00B26054"/>
    <w:pPr>
      <w:numPr>
        <w:numId w:val="3"/>
      </w:numPr>
    </w:pPr>
  </w:style>
  <w:style w:type="character" w:customStyle="1" w:styleId="Beschriftungen">
    <w:name w:val="Beschriftungen"/>
    <w:basedOn w:val="Absatz-Standardschriftart"/>
    <w:rsid w:val="00B63807"/>
    <w:rPr>
      <w:i/>
    </w:rPr>
  </w:style>
  <w:style w:type="table" w:customStyle="1" w:styleId="TabelleLayout">
    <w:name w:val="Tabelle Layout"/>
    <w:basedOn w:val="NormaleTabelle"/>
    <w:rsid w:val="00530968"/>
    <w:tblPr/>
  </w:style>
  <w:style w:type="paragraph" w:customStyle="1" w:styleId="Dok-Infos">
    <w:name w:val="Dok-Infos"/>
    <w:rsid w:val="00D8455A"/>
    <w:pPr>
      <w:shd w:val="clear" w:color="auto" w:fill="F3F3F3"/>
      <w:tabs>
        <w:tab w:val="left" w:pos="2115"/>
      </w:tabs>
    </w:pPr>
    <w:rPr>
      <w:rFonts w:ascii="Arial" w:hAnsi="Arial"/>
      <w:bCs/>
      <w:sz w:val="18"/>
      <w:szCs w:val="16"/>
      <w:lang w:val="en-GB" w:eastAsia="de-DE"/>
    </w:rPr>
  </w:style>
  <w:style w:type="paragraph" w:customStyle="1" w:styleId="AdresseErsterAbsatz">
    <w:name w:val="Adresse (Erster Absatz)"/>
    <w:basedOn w:val="Standard"/>
    <w:next w:val="AdresseFolgeabstze"/>
    <w:rsid w:val="00EB1BD9"/>
    <w:pPr>
      <w:spacing w:before="120"/>
      <w:outlineLvl w:val="0"/>
    </w:pPr>
  </w:style>
  <w:style w:type="paragraph" w:customStyle="1" w:styleId="AdresseFolgeabstze">
    <w:name w:val="Adresse (Folgeabsätze)"/>
    <w:basedOn w:val="AdresseErsterAbsatz"/>
    <w:rsid w:val="00EB1BD9"/>
    <w:pPr>
      <w:spacing w:before="0"/>
    </w:pPr>
  </w:style>
  <w:style w:type="paragraph" w:customStyle="1" w:styleId="Rubrik">
    <w:name w:val="Rubrik"/>
    <w:rsid w:val="0085139F"/>
    <w:pPr>
      <w:spacing w:before="240" w:after="60"/>
    </w:pPr>
    <w:rPr>
      <w:rFonts w:ascii="Arial" w:hAnsi="Arial"/>
      <w:bCs/>
      <w:sz w:val="18"/>
      <w:szCs w:val="16"/>
      <w:lang w:val="en-GB" w:eastAsia="de-DE"/>
    </w:rPr>
  </w:style>
  <w:style w:type="paragraph" w:styleId="Titel">
    <w:name w:val="Title"/>
    <w:basedOn w:val="Standard"/>
    <w:qFormat/>
    <w:rsid w:val="000429F2"/>
    <w:pPr>
      <w:spacing w:before="600" w:after="240"/>
    </w:pPr>
    <w:rPr>
      <w:rFonts w:cs="Arial"/>
      <w:b/>
      <w:bCs/>
      <w:kern w:val="28"/>
      <w:sz w:val="34"/>
      <w:szCs w:val="32"/>
    </w:rPr>
  </w:style>
  <w:style w:type="paragraph" w:styleId="Verzeichnis1">
    <w:name w:val="toc 1"/>
    <w:basedOn w:val="Standard"/>
    <w:next w:val="Standard"/>
    <w:autoRedefine/>
    <w:rsid w:val="00535C02"/>
    <w:pPr>
      <w:shd w:val="clear" w:color="auto" w:fill="F3F3F3"/>
      <w:tabs>
        <w:tab w:val="clear" w:pos="5103"/>
        <w:tab w:val="left" w:pos="720"/>
        <w:tab w:val="right" w:leader="dot" w:pos="9072"/>
      </w:tabs>
      <w:spacing w:before="60"/>
      <w:ind w:left="720" w:hanging="720"/>
    </w:pPr>
    <w:rPr>
      <w:b/>
      <w:noProof/>
      <w:szCs w:val="16"/>
    </w:rPr>
  </w:style>
  <w:style w:type="paragraph" w:styleId="Verzeichnis2">
    <w:name w:val="toc 2"/>
    <w:basedOn w:val="Verzeichnis1"/>
    <w:next w:val="Standard"/>
    <w:autoRedefine/>
    <w:rsid w:val="00B26054"/>
    <w:pPr>
      <w:tabs>
        <w:tab w:val="right" w:leader="dot" w:pos="9180"/>
      </w:tabs>
      <w:spacing w:before="0"/>
    </w:pPr>
    <w:rPr>
      <w:b w:val="0"/>
    </w:rPr>
  </w:style>
  <w:style w:type="paragraph" w:styleId="Verzeichnis3">
    <w:name w:val="toc 3"/>
    <w:basedOn w:val="Verzeichnis2"/>
    <w:next w:val="Standard"/>
    <w:autoRedefine/>
    <w:rsid w:val="00B26054"/>
    <w:rPr>
      <w:i/>
    </w:rPr>
  </w:style>
  <w:style w:type="character" w:styleId="Hyperlink">
    <w:name w:val="Hyperlink"/>
    <w:basedOn w:val="Absatz-Standardschriftart"/>
    <w:rsid w:val="002B598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BB4795"/>
    <w:rPr>
      <w:rFonts w:ascii="Arial" w:hAnsi="Arial"/>
      <w:b/>
      <w:sz w:val="28"/>
      <w:lang w:eastAsia="de-DE"/>
    </w:rPr>
  </w:style>
  <w:style w:type="paragraph" w:styleId="Aufzhlungszeichen">
    <w:name w:val="List Bullet"/>
    <w:basedOn w:val="Standard"/>
    <w:semiHidden/>
    <w:rsid w:val="00CC501F"/>
    <w:pPr>
      <w:numPr>
        <w:numId w:val="4"/>
      </w:numPr>
    </w:pPr>
  </w:style>
  <w:style w:type="paragraph" w:styleId="Aufzhlungszeichen2">
    <w:name w:val="List Bullet 2"/>
    <w:basedOn w:val="Standard"/>
    <w:semiHidden/>
    <w:rsid w:val="00CC501F"/>
    <w:pPr>
      <w:numPr>
        <w:numId w:val="5"/>
      </w:numPr>
    </w:pPr>
  </w:style>
  <w:style w:type="paragraph" w:styleId="Aufzhlungszeichen3">
    <w:name w:val="List Bullet 3"/>
    <w:basedOn w:val="Standard"/>
    <w:semiHidden/>
    <w:rsid w:val="00CC501F"/>
    <w:pPr>
      <w:numPr>
        <w:numId w:val="6"/>
      </w:numPr>
    </w:pPr>
  </w:style>
  <w:style w:type="paragraph" w:styleId="Funotentext">
    <w:name w:val="footnote text"/>
    <w:basedOn w:val="Standard"/>
    <w:rsid w:val="00B26054"/>
    <w:pPr>
      <w:tabs>
        <w:tab w:val="left" w:pos="851"/>
      </w:tabs>
    </w:pPr>
    <w:rPr>
      <w:sz w:val="16"/>
    </w:rPr>
  </w:style>
  <w:style w:type="character" w:styleId="Hervorhebung">
    <w:name w:val="Emphasis"/>
    <w:basedOn w:val="Absatz-Standardschriftart"/>
    <w:qFormat/>
    <w:rsid w:val="00EA1C95"/>
    <w:rPr>
      <w:i/>
      <w:iCs/>
    </w:rPr>
  </w:style>
  <w:style w:type="character" w:styleId="Fett">
    <w:name w:val="Strong"/>
    <w:basedOn w:val="Absatz-Standardschriftart"/>
    <w:uiPriority w:val="22"/>
    <w:qFormat/>
    <w:rsid w:val="00E23A01"/>
    <w:rPr>
      <w:b/>
      <w:bCs/>
    </w:rPr>
  </w:style>
  <w:style w:type="table" w:styleId="Gitternetztabelle1hellAkzent6">
    <w:name w:val="Grid Table 1 Light Accent 6"/>
    <w:basedOn w:val="NormaleTabelle"/>
    <w:uiPriority w:val="46"/>
    <w:rsid w:val="0078302D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nabsatz">
    <w:name w:val="List Paragraph"/>
    <w:basedOn w:val="Standard"/>
    <w:uiPriority w:val="34"/>
    <w:qFormat/>
    <w:rsid w:val="00C00B99"/>
    <w:pPr>
      <w:ind w:left="720"/>
      <w:contextualSpacing/>
    </w:pPr>
  </w:style>
  <w:style w:type="paragraph" w:styleId="KeinLeerraum">
    <w:name w:val="No Spacing"/>
    <w:uiPriority w:val="1"/>
    <w:qFormat/>
    <w:rsid w:val="009A6B7D"/>
    <w:pPr>
      <w:tabs>
        <w:tab w:val="left" w:pos="5103"/>
        <w:tab w:val="left" w:pos="946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30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8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3878">
          <w:marLeft w:val="3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5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9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8603">
          <w:marLeft w:val="3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4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2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F91C5-E03E-4C9F-9322-0D3D93EB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29FDEFBE.dotm</Template>
  <TotalTime>0</TotalTime>
  <Pages>1</Pages>
  <Words>198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Laufen,</vt:lpstr>
    </vt:vector>
  </TitlesOfParts>
  <Company>EMC-Partner AG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Laufen,</dc:title>
  <dc:subject/>
  <dc:creator>Kern Daniel</dc:creator>
  <cp:keywords/>
  <dc:description/>
  <cp:lastModifiedBy>Bedioui Asma</cp:lastModifiedBy>
  <cp:revision>116</cp:revision>
  <cp:lastPrinted>2020-01-17T08:44:00Z</cp:lastPrinted>
  <dcterms:created xsi:type="dcterms:W3CDTF">2020-01-16T14:29:00Z</dcterms:created>
  <dcterms:modified xsi:type="dcterms:W3CDTF">2022-11-29T09:29:00Z</dcterms:modified>
</cp:coreProperties>
</file>